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Ind w:w="-142" w:type="dxa"/>
        <w:tblLayout w:type="fixed"/>
        <w:tblLook w:val="0000" w:firstRow="0" w:lastRow="0" w:firstColumn="0" w:lastColumn="0" w:noHBand="0" w:noVBand="0"/>
      </w:tblPr>
      <w:tblGrid>
        <w:gridCol w:w="3411"/>
        <w:gridCol w:w="5911"/>
      </w:tblGrid>
      <w:tr w:rsidR="006B2F40" w:rsidRPr="009730D3" w14:paraId="42B227DF" w14:textId="77777777" w:rsidTr="009730D3">
        <w:tc>
          <w:tcPr>
            <w:tcW w:w="3411" w:type="dxa"/>
          </w:tcPr>
          <w:p w14:paraId="0ECC43D8" w14:textId="77777777" w:rsidR="006B2F40" w:rsidRPr="009730D3" w:rsidRDefault="005C061A" w:rsidP="009730D3">
            <w:pPr>
              <w:jc w:val="center"/>
              <w:rPr>
                <w:b/>
                <w:bCs/>
                <w:sz w:val="26"/>
                <w:szCs w:val="26"/>
              </w:rPr>
            </w:pPr>
            <w:r w:rsidRPr="009730D3">
              <w:rPr>
                <w:b/>
                <w:bCs/>
                <w:sz w:val="26"/>
                <w:szCs w:val="26"/>
              </w:rPr>
              <w:t>VĂN PHÒNG CHÍNH PHỦ</w:t>
            </w:r>
          </w:p>
          <w:p w14:paraId="4D536379" w14:textId="77777777" w:rsidR="006B2F40" w:rsidRPr="009730D3" w:rsidRDefault="006B2F40" w:rsidP="009730D3">
            <w:pPr>
              <w:jc w:val="center"/>
              <w:rPr>
                <w:b/>
                <w:bCs/>
                <w:sz w:val="26"/>
                <w:szCs w:val="26"/>
                <w:vertAlign w:val="superscript"/>
              </w:rPr>
            </w:pPr>
            <w:r w:rsidRPr="009730D3">
              <w:rPr>
                <w:b/>
                <w:bCs/>
                <w:sz w:val="26"/>
                <w:szCs w:val="26"/>
                <w:vertAlign w:val="superscript"/>
              </w:rPr>
              <w:t>_______________</w:t>
            </w:r>
          </w:p>
          <w:p w14:paraId="131C0708" w14:textId="77777777" w:rsidR="006B2F40" w:rsidRPr="009730D3" w:rsidRDefault="006B2F40" w:rsidP="009730D3">
            <w:pPr>
              <w:jc w:val="center"/>
              <w:rPr>
                <w:b/>
                <w:bCs/>
                <w:sz w:val="32"/>
                <w:szCs w:val="26"/>
                <w:vertAlign w:val="superscript"/>
              </w:rPr>
            </w:pPr>
          </w:p>
          <w:p w14:paraId="35466ADD" w14:textId="29F76187" w:rsidR="006B2F40" w:rsidRPr="009730D3" w:rsidRDefault="006B2F40" w:rsidP="009730D3">
            <w:pPr>
              <w:jc w:val="center"/>
              <w:rPr>
                <w:b/>
                <w:bCs/>
                <w:sz w:val="26"/>
                <w:szCs w:val="26"/>
                <w:vertAlign w:val="superscript"/>
              </w:rPr>
            </w:pPr>
            <w:r w:rsidRPr="009730D3">
              <w:rPr>
                <w:sz w:val="26"/>
                <w:szCs w:val="26"/>
              </w:rPr>
              <w:t xml:space="preserve">Số: </w:t>
            </w:r>
            <w:r w:rsidR="00D361A7" w:rsidRPr="009730D3">
              <w:rPr>
                <w:sz w:val="26"/>
                <w:szCs w:val="26"/>
              </w:rPr>
              <w:t xml:space="preserve"> </w:t>
            </w:r>
            <w:r w:rsidR="00003EF2" w:rsidRPr="009730D3">
              <w:rPr>
                <w:sz w:val="26"/>
                <w:szCs w:val="26"/>
              </w:rPr>
              <w:t xml:space="preserve">         </w:t>
            </w:r>
            <w:r w:rsidR="0076675A" w:rsidRPr="009730D3">
              <w:rPr>
                <w:sz w:val="26"/>
                <w:szCs w:val="26"/>
              </w:rPr>
              <w:t>/</w:t>
            </w:r>
            <w:r w:rsidR="006661DE" w:rsidRPr="009730D3">
              <w:rPr>
                <w:sz w:val="26"/>
                <w:szCs w:val="26"/>
              </w:rPr>
              <w:t>TB-</w:t>
            </w:r>
            <w:r w:rsidR="00867651" w:rsidRPr="009730D3">
              <w:rPr>
                <w:sz w:val="26"/>
                <w:szCs w:val="26"/>
              </w:rPr>
              <w:t>VPCP</w:t>
            </w:r>
          </w:p>
        </w:tc>
        <w:tc>
          <w:tcPr>
            <w:tcW w:w="5911" w:type="dxa"/>
          </w:tcPr>
          <w:p w14:paraId="697E7986" w14:textId="77777777" w:rsidR="006B2F40" w:rsidRPr="009730D3" w:rsidRDefault="006B2F40" w:rsidP="009730D3">
            <w:pPr>
              <w:pStyle w:val="Heading9"/>
              <w:spacing w:before="0" w:after="0"/>
              <w:jc w:val="center"/>
              <w:rPr>
                <w:rFonts w:ascii="Times New Roman" w:hAnsi="Times New Roman" w:cs="Times New Roman"/>
                <w:b/>
                <w:bCs/>
                <w:sz w:val="26"/>
                <w:szCs w:val="26"/>
              </w:rPr>
            </w:pPr>
            <w:r w:rsidRPr="009730D3">
              <w:rPr>
                <w:rFonts w:ascii="Times New Roman" w:hAnsi="Times New Roman" w:cs="Times New Roman"/>
                <w:b/>
                <w:bCs/>
                <w:sz w:val="26"/>
                <w:szCs w:val="26"/>
              </w:rPr>
              <w:t>CỘNG HOÀ XÃ HỘI CHỦ NGHĨA VIỆT NAM</w:t>
            </w:r>
          </w:p>
          <w:p w14:paraId="3408F055" w14:textId="77777777" w:rsidR="006B2F40" w:rsidRPr="009730D3" w:rsidRDefault="006B2F40" w:rsidP="009730D3">
            <w:pPr>
              <w:jc w:val="center"/>
              <w:rPr>
                <w:b/>
                <w:bCs/>
              </w:rPr>
            </w:pPr>
            <w:r w:rsidRPr="009730D3">
              <w:rPr>
                <w:b/>
                <w:bCs/>
              </w:rPr>
              <w:t>Độc lập - Tự do - Hạnh phúc</w:t>
            </w:r>
          </w:p>
          <w:p w14:paraId="55F8C0DF" w14:textId="779AEF21" w:rsidR="006B2F40" w:rsidRPr="009730D3" w:rsidRDefault="006B2F40" w:rsidP="009730D3">
            <w:pPr>
              <w:jc w:val="center"/>
              <w:rPr>
                <w:b/>
                <w:bCs/>
                <w:vertAlign w:val="superscript"/>
              </w:rPr>
            </w:pPr>
            <w:r w:rsidRPr="009730D3">
              <w:rPr>
                <w:b/>
                <w:bCs/>
                <w:vertAlign w:val="superscript"/>
              </w:rPr>
              <w:t>_______________________________________</w:t>
            </w:r>
          </w:p>
          <w:p w14:paraId="430C1C9A" w14:textId="45E11C77" w:rsidR="006B2F40" w:rsidRPr="009730D3" w:rsidRDefault="00AC267A" w:rsidP="009730D3">
            <w:pPr>
              <w:jc w:val="center"/>
              <w:rPr>
                <w:i/>
                <w:lang w:val="vi-VN"/>
              </w:rPr>
            </w:pPr>
            <w:r w:rsidRPr="009730D3">
              <w:rPr>
                <w:i/>
                <w:iCs/>
              </w:rPr>
              <w:t>Hà Nội, ngày</w:t>
            </w:r>
            <w:r w:rsidR="0040766E" w:rsidRPr="009730D3">
              <w:rPr>
                <w:i/>
                <w:iCs/>
              </w:rPr>
              <w:t xml:space="preserve"> </w:t>
            </w:r>
            <w:r w:rsidR="00D361A7" w:rsidRPr="009730D3">
              <w:rPr>
                <w:i/>
                <w:iCs/>
              </w:rPr>
              <w:t xml:space="preserve">    </w:t>
            </w:r>
            <w:r w:rsidR="009730D3">
              <w:rPr>
                <w:i/>
                <w:iCs/>
              </w:rPr>
              <w:t xml:space="preserve"> </w:t>
            </w:r>
            <w:r w:rsidRPr="009730D3">
              <w:rPr>
                <w:i/>
                <w:iCs/>
              </w:rPr>
              <w:t>tháng</w:t>
            </w:r>
            <w:r w:rsidR="009730D3" w:rsidRPr="009730D3">
              <w:rPr>
                <w:i/>
                <w:iCs/>
              </w:rPr>
              <w:t xml:space="preserve"> </w:t>
            </w:r>
            <w:r w:rsidR="002F0993">
              <w:rPr>
                <w:i/>
                <w:iCs/>
              </w:rPr>
              <w:t>8</w:t>
            </w:r>
            <w:r w:rsidR="009730D3" w:rsidRPr="009730D3">
              <w:rPr>
                <w:i/>
                <w:iCs/>
              </w:rPr>
              <w:t xml:space="preserve"> </w:t>
            </w:r>
            <w:r w:rsidRPr="009730D3">
              <w:rPr>
                <w:i/>
                <w:iCs/>
              </w:rPr>
              <w:t>năm</w:t>
            </w:r>
            <w:r w:rsidR="00D361A7" w:rsidRPr="009730D3">
              <w:rPr>
                <w:i/>
                <w:iCs/>
              </w:rPr>
              <w:t xml:space="preserve"> 202</w:t>
            </w:r>
            <w:r w:rsidR="00A27563" w:rsidRPr="009730D3">
              <w:rPr>
                <w:i/>
                <w:iCs/>
              </w:rPr>
              <w:t>4</w:t>
            </w:r>
            <w:r w:rsidRPr="009730D3">
              <w:rPr>
                <w:i/>
                <w:iCs/>
                <w:sz w:val="26"/>
                <w:szCs w:val="26"/>
              </w:rPr>
              <w:t xml:space="preserve"> </w:t>
            </w:r>
          </w:p>
        </w:tc>
      </w:tr>
    </w:tbl>
    <w:p w14:paraId="12ABA685" w14:textId="5CCF7652" w:rsidR="00BB7391" w:rsidRDefault="00BB7391" w:rsidP="009730D3">
      <w:pPr>
        <w:jc w:val="center"/>
        <w:rPr>
          <w:b/>
          <w:color w:val="000000"/>
          <w:lang w:val="vi-VN"/>
        </w:rPr>
      </w:pPr>
    </w:p>
    <w:p w14:paraId="5660F422" w14:textId="59BBBF6D" w:rsidR="006661DE" w:rsidRPr="009730D3" w:rsidRDefault="006661DE" w:rsidP="009730D3">
      <w:pPr>
        <w:jc w:val="center"/>
        <w:rPr>
          <w:b/>
          <w:color w:val="000000"/>
          <w:lang w:val="vi-VN"/>
        </w:rPr>
      </w:pPr>
      <w:r w:rsidRPr="009730D3">
        <w:rPr>
          <w:b/>
          <w:color w:val="000000"/>
          <w:lang w:val="vi-VN"/>
        </w:rPr>
        <w:t>THÔNG BÁO</w:t>
      </w:r>
    </w:p>
    <w:p w14:paraId="25B9616E" w14:textId="77777777" w:rsidR="009730D3" w:rsidRPr="009730D3" w:rsidRDefault="006661DE" w:rsidP="009730D3">
      <w:pPr>
        <w:jc w:val="center"/>
        <w:rPr>
          <w:b/>
          <w:color w:val="000000"/>
        </w:rPr>
      </w:pPr>
      <w:r w:rsidRPr="009730D3">
        <w:rPr>
          <w:b/>
          <w:color w:val="000000"/>
          <w:lang w:val="vi-VN"/>
        </w:rPr>
        <w:t xml:space="preserve">Kết luận </w:t>
      </w:r>
      <w:r w:rsidR="007544F9" w:rsidRPr="009730D3">
        <w:rPr>
          <w:b/>
          <w:color w:val="000000"/>
        </w:rPr>
        <w:t>Hội nghị thường trực Chính phủ</w:t>
      </w:r>
      <w:r w:rsidR="00BA0093" w:rsidRPr="009730D3">
        <w:rPr>
          <w:b/>
          <w:color w:val="000000"/>
        </w:rPr>
        <w:t xml:space="preserve"> về chuyển đổi số</w:t>
      </w:r>
      <w:r w:rsidR="007544F9" w:rsidRPr="009730D3">
        <w:rPr>
          <w:b/>
          <w:color w:val="000000"/>
        </w:rPr>
        <w:t xml:space="preserve"> </w:t>
      </w:r>
    </w:p>
    <w:p w14:paraId="6082AAA5" w14:textId="33DECC0E" w:rsidR="006661DE" w:rsidRPr="009730D3" w:rsidRDefault="007544F9" w:rsidP="009730D3">
      <w:pPr>
        <w:jc w:val="center"/>
        <w:rPr>
          <w:b/>
          <w:color w:val="000000"/>
        </w:rPr>
      </w:pPr>
      <w:r w:rsidRPr="009730D3">
        <w:rPr>
          <w:b/>
          <w:color w:val="000000"/>
        </w:rPr>
        <w:t xml:space="preserve">với các đồng chí Bộ trưởng, </w:t>
      </w:r>
      <w:r w:rsidR="00EC4ACB" w:rsidRPr="009730D3">
        <w:rPr>
          <w:b/>
          <w:color w:val="000000"/>
        </w:rPr>
        <w:t>Trưởng ngành</w:t>
      </w:r>
      <w:r w:rsidRPr="009730D3">
        <w:rPr>
          <w:b/>
          <w:color w:val="000000"/>
        </w:rPr>
        <w:t xml:space="preserve">, Chủ tịch Ủy ban nhân dân tỉnh, thành phố trực thuộc </w:t>
      </w:r>
      <w:r w:rsidR="009730D3" w:rsidRPr="009730D3">
        <w:rPr>
          <w:b/>
          <w:color w:val="000000"/>
        </w:rPr>
        <w:t>t</w:t>
      </w:r>
      <w:r w:rsidRPr="009730D3">
        <w:rPr>
          <w:b/>
          <w:color w:val="000000"/>
        </w:rPr>
        <w:t>rung ương</w:t>
      </w:r>
    </w:p>
    <w:p w14:paraId="05471380" w14:textId="286EECCF" w:rsidR="009730D3" w:rsidRPr="009730D3" w:rsidRDefault="009730D3" w:rsidP="009730D3">
      <w:pPr>
        <w:jc w:val="center"/>
        <w:rPr>
          <w:b/>
          <w:color w:val="000000"/>
          <w:vertAlign w:val="superscript"/>
        </w:rPr>
      </w:pPr>
      <w:r w:rsidRPr="009730D3">
        <w:rPr>
          <w:b/>
          <w:color w:val="000000"/>
          <w:vertAlign w:val="superscript"/>
        </w:rPr>
        <w:t>______________</w:t>
      </w:r>
    </w:p>
    <w:p w14:paraId="540646A6" w14:textId="03A37F43" w:rsidR="00883D42" w:rsidRPr="009730D3" w:rsidRDefault="006661DE" w:rsidP="00747564">
      <w:pPr>
        <w:spacing w:before="40"/>
        <w:jc w:val="both"/>
        <w:rPr>
          <w:lang w:val="vi-VN"/>
        </w:rPr>
      </w:pPr>
      <w:r w:rsidRPr="009730D3">
        <w:rPr>
          <w:color w:val="000000"/>
          <w:sz w:val="27"/>
          <w:szCs w:val="27"/>
          <w:lang w:val="vi-VN"/>
        </w:rPr>
        <w:tab/>
      </w:r>
      <w:r w:rsidR="00883D42" w:rsidRPr="009730D3">
        <w:rPr>
          <w:lang w:val="vi-VN"/>
        </w:rPr>
        <w:t xml:space="preserve">Ngày </w:t>
      </w:r>
      <w:r w:rsidR="007544F9" w:rsidRPr="009730D3">
        <w:t>19</w:t>
      </w:r>
      <w:r w:rsidR="00883D42" w:rsidRPr="009730D3">
        <w:rPr>
          <w:lang w:val="vi-VN"/>
        </w:rPr>
        <w:t xml:space="preserve"> tháng </w:t>
      </w:r>
      <w:r w:rsidR="007544F9" w:rsidRPr="009730D3">
        <w:t>7</w:t>
      </w:r>
      <w:r w:rsidR="00883D42" w:rsidRPr="009730D3">
        <w:rPr>
          <w:lang w:val="vi-VN"/>
        </w:rPr>
        <w:t xml:space="preserve"> năm 202</w:t>
      </w:r>
      <w:r w:rsidR="00327625" w:rsidRPr="009730D3">
        <w:t>4</w:t>
      </w:r>
      <w:r w:rsidR="00883D42" w:rsidRPr="009730D3">
        <w:rPr>
          <w:lang w:val="vi-VN"/>
        </w:rPr>
        <w:t xml:space="preserve">, tại trụ sở Chính phủ, Thủ tướng Chính phủ </w:t>
      </w:r>
      <w:r w:rsidR="00327625" w:rsidRPr="009730D3">
        <w:rPr>
          <w:lang w:val="vi-VN"/>
        </w:rPr>
        <w:br/>
      </w:r>
      <w:r w:rsidR="00883D42" w:rsidRPr="009730D3">
        <w:rPr>
          <w:lang w:val="vi-VN"/>
        </w:rPr>
        <w:t xml:space="preserve">Phạm Minh Chính, Chủ tịch Ủy ban </w:t>
      </w:r>
      <w:r w:rsidR="008847AF" w:rsidRPr="009730D3">
        <w:t>Q</w:t>
      </w:r>
      <w:r w:rsidR="00883D42" w:rsidRPr="009730D3">
        <w:rPr>
          <w:lang w:val="vi-VN"/>
        </w:rPr>
        <w:t xml:space="preserve">uốc gia về chuyển đổi số đã chủ trì </w:t>
      </w:r>
      <w:r w:rsidR="00605929">
        <w:rPr>
          <w:lang w:val="vi-VN"/>
        </w:rPr>
        <w:br/>
      </w:r>
      <w:r w:rsidR="007544F9" w:rsidRPr="009730D3">
        <w:t>Hội nghị thường trực Chính phủ</w:t>
      </w:r>
      <w:r w:rsidR="00883D42" w:rsidRPr="009730D3">
        <w:rPr>
          <w:lang w:val="vi-VN"/>
        </w:rPr>
        <w:t xml:space="preserve"> </w:t>
      </w:r>
      <w:r w:rsidR="007544F9" w:rsidRPr="009730D3">
        <w:t xml:space="preserve">về chuyển đổi số với các đồng chí Bộ trưởng, Trưởng ngành, Chủ tịch Ủy ban nhân dân tỉnh, thành phố trực thuộc </w:t>
      </w:r>
      <w:r w:rsidR="00C17DC1">
        <w:t>t</w:t>
      </w:r>
      <w:r w:rsidR="007544F9" w:rsidRPr="009730D3">
        <w:t xml:space="preserve">rung ương </w:t>
      </w:r>
      <w:r w:rsidR="00883D42" w:rsidRPr="009730D3">
        <w:rPr>
          <w:lang w:val="vi-VN"/>
        </w:rPr>
        <w:t xml:space="preserve">(sau đây gọi tắt là </w:t>
      </w:r>
      <w:r w:rsidR="007544F9" w:rsidRPr="009730D3">
        <w:t>Hội nghị</w:t>
      </w:r>
      <w:r w:rsidR="00883D42" w:rsidRPr="009730D3">
        <w:rPr>
          <w:lang w:val="vi-VN"/>
        </w:rPr>
        <w:t xml:space="preserve">). Tham dự </w:t>
      </w:r>
      <w:r w:rsidR="007544F9" w:rsidRPr="009730D3">
        <w:t>Hội nghị</w:t>
      </w:r>
      <w:r w:rsidR="00883D42" w:rsidRPr="009730D3">
        <w:rPr>
          <w:lang w:val="vi-VN"/>
        </w:rPr>
        <w:t xml:space="preserve"> </w:t>
      </w:r>
      <w:r w:rsidR="00883D42" w:rsidRPr="009730D3">
        <w:t xml:space="preserve">có </w:t>
      </w:r>
      <w:r w:rsidR="00883D42" w:rsidRPr="009730D3">
        <w:rPr>
          <w:lang w:val="vi-VN"/>
        </w:rPr>
        <w:t xml:space="preserve">Phó Thủ tướng Chính phủ </w:t>
      </w:r>
      <w:r w:rsidR="00605929">
        <w:rPr>
          <w:lang w:val="vi-VN"/>
        </w:rPr>
        <w:br/>
      </w:r>
      <w:r w:rsidR="007544F9" w:rsidRPr="009730D3">
        <w:t xml:space="preserve">Lê Minh Khái, </w:t>
      </w:r>
      <w:r w:rsidR="009D62DE" w:rsidRPr="009730D3">
        <w:rPr>
          <w:lang w:val="vi-VN"/>
        </w:rPr>
        <w:t xml:space="preserve">Phó Thủ tướng Chính phủ </w:t>
      </w:r>
      <w:r w:rsidR="007544F9" w:rsidRPr="009730D3">
        <w:t xml:space="preserve">Trần Hồng Hà, </w:t>
      </w:r>
      <w:r w:rsidR="009D62DE" w:rsidRPr="009730D3">
        <w:rPr>
          <w:lang w:val="vi-VN"/>
        </w:rPr>
        <w:t xml:space="preserve">Phó Thủ tướng </w:t>
      </w:r>
      <w:r w:rsidR="008E7BAB">
        <w:rPr>
          <w:lang w:val="vi-VN"/>
        </w:rPr>
        <w:br/>
      </w:r>
      <w:r w:rsidR="009D62DE" w:rsidRPr="009730D3">
        <w:rPr>
          <w:lang w:val="vi-VN"/>
        </w:rPr>
        <w:t xml:space="preserve">Chính phủ </w:t>
      </w:r>
      <w:r w:rsidR="007544F9" w:rsidRPr="009730D3">
        <w:t>Lê Thành Long</w:t>
      </w:r>
      <w:r w:rsidR="00883D42" w:rsidRPr="009730D3">
        <w:rPr>
          <w:lang w:val="vi-VN"/>
        </w:rPr>
        <w:t xml:space="preserve">; Bộ trưởng, </w:t>
      </w:r>
      <w:r w:rsidR="007544F9" w:rsidRPr="009730D3">
        <w:t>Thủ trưởng các cơ quan ngang bộ, cơ quan thuộc Chính phủ</w:t>
      </w:r>
      <w:r w:rsidR="007544F9" w:rsidRPr="009730D3">
        <w:rPr>
          <w:lang w:val="vi-VN"/>
        </w:rPr>
        <w:t xml:space="preserve">, Chủ tịch Ủy ban nhân dân các tỉnh, thành phố trực thuộc </w:t>
      </w:r>
      <w:r w:rsidR="00E01594">
        <w:rPr>
          <w:lang w:val="vi-VN"/>
        </w:rPr>
        <w:br/>
      </w:r>
      <w:r w:rsidR="00C17DC1">
        <w:t>t</w:t>
      </w:r>
      <w:r w:rsidR="007544F9" w:rsidRPr="009730D3">
        <w:rPr>
          <w:lang w:val="vi-VN"/>
        </w:rPr>
        <w:t>rung ương</w:t>
      </w:r>
      <w:r w:rsidR="00883D42" w:rsidRPr="009730D3">
        <w:rPr>
          <w:lang w:val="vi-VN"/>
        </w:rPr>
        <w:t xml:space="preserve">; </w:t>
      </w:r>
      <w:r w:rsidR="007544F9" w:rsidRPr="009730D3">
        <w:t xml:space="preserve">Giám đốc các </w:t>
      </w:r>
      <w:r w:rsidR="00C17DC1">
        <w:t>s</w:t>
      </w:r>
      <w:r w:rsidR="007544F9" w:rsidRPr="009730D3">
        <w:t>ở, ban, ngành có liên quan</w:t>
      </w:r>
      <w:r w:rsidR="00883D42" w:rsidRPr="009730D3">
        <w:rPr>
          <w:lang w:val="vi-VN"/>
        </w:rPr>
        <w:t>.</w:t>
      </w:r>
    </w:p>
    <w:p w14:paraId="58D4F9E9" w14:textId="76D51B7B" w:rsidR="006661DE" w:rsidRPr="009730D3" w:rsidRDefault="006661DE" w:rsidP="00747564">
      <w:pPr>
        <w:snapToGrid w:val="0"/>
        <w:spacing w:before="40"/>
        <w:ind w:firstLine="567"/>
        <w:jc w:val="both"/>
      </w:pPr>
      <w:r w:rsidRPr="009730D3">
        <w:rPr>
          <w:lang w:val="vi-VN"/>
        </w:rPr>
        <w:t xml:space="preserve">Sau khi nghe </w:t>
      </w:r>
      <w:r w:rsidR="008E3216" w:rsidRPr="009730D3">
        <w:t>Bộ Thông tin và Truyền thông</w:t>
      </w:r>
      <w:r w:rsidR="007544F9" w:rsidRPr="009730D3">
        <w:t>, Bộ Công an</w:t>
      </w:r>
      <w:r w:rsidR="008E3216" w:rsidRPr="009730D3">
        <w:t xml:space="preserve"> b</w:t>
      </w:r>
      <w:r w:rsidRPr="009730D3">
        <w:rPr>
          <w:lang w:val="vi-VN"/>
        </w:rPr>
        <w:t xml:space="preserve">áo cáo </w:t>
      </w:r>
      <w:r w:rsidR="007544F9" w:rsidRPr="009730D3">
        <w:t>tổng quan về chuyển đổi số</w:t>
      </w:r>
      <w:r w:rsidR="00EA5659" w:rsidRPr="009730D3">
        <w:t xml:space="preserve"> và</w:t>
      </w:r>
      <w:r w:rsidR="007544F9" w:rsidRPr="009730D3">
        <w:t xml:space="preserve"> Đề án phát triển ứng dụng dữ liệu về dân cư, định danh và xác thực điện tử phục vụ chuyển đổi số quốc gia giai đoạn 2022 - 2025, tầm nhìn đến năm 2030 (Đề án 06)</w:t>
      </w:r>
      <w:r w:rsidR="0046448D" w:rsidRPr="009730D3">
        <w:t xml:space="preserve">, </w:t>
      </w:r>
      <w:r w:rsidR="00F3209D" w:rsidRPr="009730D3">
        <w:t>ý kiến phát biểu, tham luận của các bộ, ngành, địa phương</w:t>
      </w:r>
      <w:r w:rsidR="008B509D" w:rsidRPr="009730D3">
        <w:t>,</w:t>
      </w:r>
      <w:r w:rsidR="005B4265" w:rsidRPr="009730D3">
        <w:t xml:space="preserve"> </w:t>
      </w:r>
      <w:r w:rsidR="003E72E5" w:rsidRPr="009730D3">
        <w:t>Thủ tướng Chính phủ, Chủ tịch</w:t>
      </w:r>
      <w:r w:rsidR="00D040F7" w:rsidRPr="009730D3">
        <w:t xml:space="preserve"> Ủy ban Quốc gia về chuyển đổi số </w:t>
      </w:r>
      <w:r w:rsidR="00D13914" w:rsidRPr="009730D3">
        <w:t xml:space="preserve">kết luận </w:t>
      </w:r>
      <w:r w:rsidR="00EA5659" w:rsidRPr="009730D3">
        <w:t xml:space="preserve">Hội nghị </w:t>
      </w:r>
      <w:r w:rsidR="00D13914" w:rsidRPr="009730D3">
        <w:t>như sau</w:t>
      </w:r>
      <w:r w:rsidR="004D1699" w:rsidRPr="009730D3">
        <w:t>:</w:t>
      </w:r>
    </w:p>
    <w:p w14:paraId="0BBCBD48" w14:textId="4C30C584" w:rsidR="00682E3E" w:rsidRPr="009730D3" w:rsidRDefault="000277C8" w:rsidP="00747564">
      <w:pPr>
        <w:spacing w:before="40"/>
        <w:ind w:firstLine="567"/>
        <w:jc w:val="both"/>
        <w:rPr>
          <w:b/>
        </w:rPr>
      </w:pPr>
      <w:r>
        <w:rPr>
          <w:b/>
        </w:rPr>
        <w:t>A</w:t>
      </w:r>
      <w:r w:rsidR="005C37D1" w:rsidRPr="009730D3">
        <w:rPr>
          <w:b/>
        </w:rPr>
        <w:t xml:space="preserve">. </w:t>
      </w:r>
      <w:r w:rsidR="00CB0922" w:rsidRPr="009730D3">
        <w:rPr>
          <w:b/>
        </w:rPr>
        <w:t xml:space="preserve">VỀ </w:t>
      </w:r>
      <w:r w:rsidR="00F310DB" w:rsidRPr="009730D3">
        <w:rPr>
          <w:b/>
        </w:rPr>
        <w:t>TÌNH HÌNH TRIỂN KHAI</w:t>
      </w:r>
      <w:r w:rsidR="00427279" w:rsidRPr="009730D3">
        <w:rPr>
          <w:b/>
        </w:rPr>
        <w:t xml:space="preserve"> GIAI ĐOẠN 2021</w:t>
      </w:r>
      <w:r w:rsidR="00C17DC1">
        <w:rPr>
          <w:b/>
        </w:rPr>
        <w:t xml:space="preserve"> </w:t>
      </w:r>
      <w:r w:rsidR="00427279" w:rsidRPr="009730D3">
        <w:rPr>
          <w:b/>
        </w:rPr>
        <w:t>-</w:t>
      </w:r>
      <w:r w:rsidR="00C17DC1">
        <w:rPr>
          <w:b/>
        </w:rPr>
        <w:t xml:space="preserve"> </w:t>
      </w:r>
      <w:r w:rsidR="00427279" w:rsidRPr="009730D3">
        <w:rPr>
          <w:b/>
        </w:rPr>
        <w:t>2024</w:t>
      </w:r>
    </w:p>
    <w:p w14:paraId="1512FEAA" w14:textId="150D7BE7" w:rsidR="00194295" w:rsidRPr="00A4456B" w:rsidRDefault="000277C8" w:rsidP="00747564">
      <w:pPr>
        <w:spacing w:before="40"/>
        <w:ind w:firstLine="567"/>
        <w:jc w:val="both"/>
        <w:rPr>
          <w:b/>
        </w:rPr>
      </w:pPr>
      <w:r w:rsidRPr="00F76366">
        <w:rPr>
          <w:b/>
        </w:rPr>
        <w:t>I</w:t>
      </w:r>
      <w:r w:rsidR="00194295" w:rsidRPr="00F76366">
        <w:rPr>
          <w:b/>
        </w:rPr>
        <w:t>.</w:t>
      </w:r>
      <w:r w:rsidR="00194295" w:rsidRPr="00A4456B">
        <w:rPr>
          <w:b/>
        </w:rPr>
        <w:t xml:space="preserve"> </w:t>
      </w:r>
      <w:r w:rsidRPr="00A4456B">
        <w:rPr>
          <w:b/>
        </w:rPr>
        <w:t xml:space="preserve">Những </w:t>
      </w:r>
      <w:r w:rsidR="00B22AD4" w:rsidRPr="00A4456B">
        <w:rPr>
          <w:b/>
        </w:rPr>
        <w:t xml:space="preserve">kết quả </w:t>
      </w:r>
      <w:r w:rsidRPr="00A4456B">
        <w:rPr>
          <w:b/>
        </w:rPr>
        <w:t>nổi bật</w:t>
      </w:r>
    </w:p>
    <w:p w14:paraId="1EE14369" w14:textId="60FC0DE0" w:rsidR="00241AD7" w:rsidRPr="009730D3" w:rsidRDefault="00040E80" w:rsidP="00747564">
      <w:pPr>
        <w:spacing w:before="80"/>
        <w:ind w:firstLine="567"/>
        <w:jc w:val="both"/>
      </w:pPr>
      <w:r w:rsidRPr="00040E80">
        <w:t>Chuyển đổi số đã trở thành phong trào, là xu thế không thể đảo ngược, là yêu cầu khách quan và lựa chọn chiến lược, ưu tiên hàng đầu với tinh thần “chỉ bàn làm, không bàn lùi, khó mấy cũng phải làm”.</w:t>
      </w:r>
      <w:r>
        <w:t xml:space="preserve"> </w:t>
      </w:r>
      <w:r w:rsidR="00E3341F" w:rsidRPr="009730D3">
        <w:t>Trong giai đoạn 2021</w:t>
      </w:r>
      <w:r w:rsidR="00C17DC1">
        <w:t xml:space="preserve"> </w:t>
      </w:r>
      <w:r w:rsidR="00E3341F" w:rsidRPr="009730D3">
        <w:t>-</w:t>
      </w:r>
      <w:r w:rsidR="00C17DC1">
        <w:t xml:space="preserve"> </w:t>
      </w:r>
      <w:r w:rsidR="00E3341F" w:rsidRPr="009730D3">
        <w:t>2024, chuyển đổi số được đẩy mạnh theo hướng toàn dân, toàn diện, bao trùm, xuyên suốt, có kết quả thiết thực, đóng góp tích cực vào sự phát triển kinh tế - xã hội của đất nước</w:t>
      </w:r>
      <w:r w:rsidR="00B22AD4" w:rsidRPr="009730D3">
        <w:t xml:space="preserve"> với 8 kết quả</w:t>
      </w:r>
      <w:r w:rsidR="00134CCF" w:rsidRPr="009730D3">
        <w:t xml:space="preserve"> </w:t>
      </w:r>
      <w:r w:rsidR="00E3341F" w:rsidRPr="009730D3">
        <w:t>n</w:t>
      </w:r>
      <w:r w:rsidR="00134CCF" w:rsidRPr="009730D3">
        <w:t>ổi bật là:</w:t>
      </w:r>
      <w:r w:rsidR="00E3341F" w:rsidRPr="009730D3">
        <w:t xml:space="preserve"> </w:t>
      </w:r>
    </w:p>
    <w:p w14:paraId="308B57EC" w14:textId="43DBFBA9" w:rsidR="00427279" w:rsidRPr="009730D3" w:rsidRDefault="002C689A" w:rsidP="00747564">
      <w:pPr>
        <w:spacing w:before="80"/>
        <w:ind w:firstLine="567"/>
        <w:jc w:val="both"/>
      </w:pPr>
      <w:r>
        <w:t xml:space="preserve">1. </w:t>
      </w:r>
      <w:r w:rsidR="00427279" w:rsidRPr="009730D3">
        <w:t xml:space="preserve">Công tác lãnh đạo, chỉ đạo, điều hành và tổ chức thực hiện được triển khai </w:t>
      </w:r>
      <w:r w:rsidR="00427279" w:rsidRPr="00747564">
        <w:rPr>
          <w:spacing w:val="-4"/>
        </w:rPr>
        <w:t xml:space="preserve">quyết liệt, đồng bộ với quyết tâm cao từ </w:t>
      </w:r>
      <w:r w:rsidR="00C17DC1" w:rsidRPr="00747564">
        <w:rPr>
          <w:spacing w:val="-4"/>
        </w:rPr>
        <w:t>t</w:t>
      </w:r>
      <w:r w:rsidR="00427279" w:rsidRPr="00747564">
        <w:rPr>
          <w:spacing w:val="-4"/>
        </w:rPr>
        <w:t>rung ương đến cơ sở</w:t>
      </w:r>
      <w:r w:rsidR="0020437B" w:rsidRPr="00747564">
        <w:rPr>
          <w:spacing w:val="-4"/>
        </w:rPr>
        <w:t>:</w:t>
      </w:r>
      <w:r w:rsidR="00427279" w:rsidRPr="00747564">
        <w:rPr>
          <w:spacing w:val="-4"/>
        </w:rPr>
        <w:t xml:space="preserve"> Thủ tướng Chính phủ ban hành 43 quyết định, 14 chỉ thị, 4 công điện và các bộ, ngành đã ban hành theo thẩm quyền nhiều văn bản hướng dẫn chuyển đổi số và triển khai Đề án 06</w:t>
      </w:r>
      <w:r w:rsidR="003F5897" w:rsidRPr="00747564">
        <w:rPr>
          <w:spacing w:val="-4"/>
        </w:rPr>
        <w:t>,</w:t>
      </w:r>
      <w:r w:rsidR="00A11CAF" w:rsidRPr="00747564">
        <w:rPr>
          <w:spacing w:val="-4"/>
        </w:rPr>
        <w:t xml:space="preserve"> đã t</w:t>
      </w:r>
      <w:r w:rsidR="00427279" w:rsidRPr="00747564">
        <w:rPr>
          <w:spacing w:val="-4"/>
        </w:rPr>
        <w:t>ổ chức 9 phiên họp Ủy ban Quốc gia về chuyển đổi số và 40 phiên họp của Đề án 06.</w:t>
      </w:r>
    </w:p>
    <w:p w14:paraId="69E71D7C" w14:textId="1A5DFC4E" w:rsidR="00427279" w:rsidRPr="009730D3" w:rsidRDefault="002C689A" w:rsidP="00747564">
      <w:pPr>
        <w:spacing w:before="80"/>
        <w:ind w:firstLine="567"/>
        <w:jc w:val="both"/>
      </w:pPr>
      <w:r>
        <w:t xml:space="preserve">2. </w:t>
      </w:r>
      <w:r w:rsidR="00427279" w:rsidRPr="009730D3">
        <w:t xml:space="preserve">Nhận thức và hành động về chuyển đổi số quốc gia tiếp tục chuyển biến tích cực, lan tỏa ở các cấp, các ngành, các địa phương, nhất là người đứng đầu; </w:t>
      </w:r>
      <w:r w:rsidR="00A11CAF">
        <w:t>cùng với đó là</w:t>
      </w:r>
      <w:r w:rsidR="00A11CAF" w:rsidRPr="009730D3">
        <w:t xml:space="preserve"> </w:t>
      </w:r>
      <w:r w:rsidR="00427279" w:rsidRPr="009730D3">
        <w:t>sự hưởng ứng và tham gia nhiệt tình của các tổ chức đoàn thể</w:t>
      </w:r>
      <w:r w:rsidR="0020437B">
        <w:t>,</w:t>
      </w:r>
      <w:r w:rsidR="00427279" w:rsidRPr="009730D3">
        <w:t xml:space="preserve"> như</w:t>
      </w:r>
      <w:r w:rsidR="00A11CAF">
        <w:t>:</w:t>
      </w:r>
      <w:r w:rsidR="00427279" w:rsidRPr="009730D3">
        <w:t xml:space="preserve"> thanh niên, sinh viên, công đoàn, nông dân, phụ nữ, cựu chiến binh.</w:t>
      </w:r>
    </w:p>
    <w:p w14:paraId="729144BE" w14:textId="2D2369A4" w:rsidR="00427279" w:rsidRPr="009730D3" w:rsidRDefault="002C689A" w:rsidP="00747564">
      <w:pPr>
        <w:spacing w:before="80"/>
        <w:ind w:firstLine="567"/>
        <w:jc w:val="both"/>
      </w:pPr>
      <w:r>
        <w:lastRenderedPageBreak/>
        <w:t xml:space="preserve">3. </w:t>
      </w:r>
      <w:r w:rsidR="00427279" w:rsidRPr="009730D3">
        <w:t>Công tác hoàn thiện thể chế, cơ chế chính sách tạo khuôn khổ pháp lý</w:t>
      </w:r>
      <w:r w:rsidR="00A11CAF">
        <w:t>,</w:t>
      </w:r>
      <w:r w:rsidR="00427279" w:rsidRPr="009730D3">
        <w:t xml:space="preserve"> </w:t>
      </w:r>
      <w:r w:rsidR="00A11CAF">
        <w:t xml:space="preserve">tạo </w:t>
      </w:r>
      <w:r w:rsidR="00427279" w:rsidRPr="009730D3">
        <w:t>thuận lợi cho chuyển đổi số quốc gia và Đề án 06</w:t>
      </w:r>
      <w:r w:rsidR="00A11CAF">
        <w:t xml:space="preserve"> </w:t>
      </w:r>
      <w:r w:rsidR="00A11CAF" w:rsidRPr="009730D3">
        <w:t>được triển khai tích cực</w:t>
      </w:r>
      <w:r w:rsidR="0020437B">
        <w:t>:</w:t>
      </w:r>
      <w:r w:rsidR="00427279" w:rsidRPr="009730D3">
        <w:t xml:space="preserve"> Quốc hội đã ban </w:t>
      </w:r>
      <w:r w:rsidR="00427279" w:rsidRPr="00B704CF">
        <w:t>hành 3 luật liên quan</w:t>
      </w:r>
      <w:r w:rsidR="00427279" w:rsidRPr="009730D3">
        <w:t xml:space="preserve"> (Luật Viễn thông, Luật Giao dịch điện tử, Luật Căn cước). Chính phủ đã ban hành 19 nghị định</w:t>
      </w:r>
      <w:r w:rsidR="00A11CAF">
        <w:t>;</w:t>
      </w:r>
      <w:r w:rsidR="00427279" w:rsidRPr="009730D3">
        <w:t xml:space="preserve"> </w:t>
      </w:r>
      <w:r w:rsidR="00A11CAF">
        <w:t>c</w:t>
      </w:r>
      <w:r w:rsidR="00A11CAF" w:rsidRPr="009730D3">
        <w:t xml:space="preserve">ác </w:t>
      </w:r>
      <w:r w:rsidR="00427279" w:rsidRPr="009730D3">
        <w:t>bộ, ngành đã ban hành 45 thông tư</w:t>
      </w:r>
      <w:r w:rsidR="00A11CAF" w:rsidRPr="00A11CAF">
        <w:t xml:space="preserve"> </w:t>
      </w:r>
      <w:r w:rsidR="00A11CAF" w:rsidRPr="009730D3">
        <w:t>theo thẩm quyền</w:t>
      </w:r>
      <w:r w:rsidR="00427279" w:rsidRPr="009730D3">
        <w:t>.</w:t>
      </w:r>
    </w:p>
    <w:p w14:paraId="1260D1ED" w14:textId="4BEA0CF2" w:rsidR="00427279" w:rsidRPr="009730D3" w:rsidRDefault="002C689A" w:rsidP="00747564">
      <w:pPr>
        <w:spacing w:before="80"/>
        <w:ind w:firstLine="567"/>
        <w:jc w:val="both"/>
      </w:pPr>
      <w:r>
        <w:t>4. Về cung cấp dịch vụ công trực tuy</w:t>
      </w:r>
      <w:r w:rsidR="0020437B">
        <w:t>:</w:t>
      </w:r>
      <w:r w:rsidR="00427279" w:rsidRPr="009730D3">
        <w:t xml:space="preserve"> </w:t>
      </w:r>
      <w:r>
        <w:t>C</w:t>
      </w:r>
      <w:r w:rsidR="00A11CAF" w:rsidRPr="009730D3">
        <w:t xml:space="preserve">ung </w:t>
      </w:r>
      <w:r w:rsidR="00427279" w:rsidRPr="009730D3">
        <w:t xml:space="preserve">cấp dịch vụ công trực tuyến cho người dân, doanh nghiệp </w:t>
      </w:r>
      <w:r>
        <w:t>đạt nhiều kết quả tích cực</w:t>
      </w:r>
      <w:r w:rsidR="00A11CAF">
        <w:t>,</w:t>
      </w:r>
      <w:r w:rsidR="00427279" w:rsidRPr="009730D3">
        <w:t xml:space="preserve"> </w:t>
      </w:r>
      <w:r w:rsidR="00A11CAF">
        <w:t xml:space="preserve">tính đến nay </w:t>
      </w:r>
      <w:r w:rsidR="00427279" w:rsidRPr="009730D3">
        <w:t>đã có 16,4 triệu tài khoản trên Cổng Dịch vụ công quốc gia; cung cấp 4.543/6.325 thủ tục hành chính, 43/53 dịch vụ công thiết yếu của Đề án 06.</w:t>
      </w:r>
    </w:p>
    <w:p w14:paraId="1A4843FC" w14:textId="20283033" w:rsidR="00E3341F" w:rsidRPr="009730D3" w:rsidRDefault="00F76366" w:rsidP="00747564">
      <w:pPr>
        <w:spacing w:before="80"/>
        <w:ind w:firstLine="567"/>
        <w:jc w:val="both"/>
      </w:pPr>
      <w:r>
        <w:t xml:space="preserve">5. </w:t>
      </w:r>
      <w:r w:rsidR="00427279" w:rsidRPr="009730D3">
        <w:t xml:space="preserve">Kinh tế số, xã hội số </w:t>
      </w:r>
      <w:r w:rsidR="00A11CAF">
        <w:t>ngày càng</w:t>
      </w:r>
      <w:r w:rsidR="00427279" w:rsidRPr="009730D3">
        <w:t xml:space="preserve"> phát triển mạnh mẽ</w:t>
      </w:r>
      <w:r w:rsidR="0020437B">
        <w:t>:</w:t>
      </w:r>
      <w:r w:rsidR="00427279" w:rsidRPr="009730D3">
        <w:t xml:space="preserve"> Sản phẩm số của doanh nghiệp Việt Nam tiếp tục phát triển và xuất khẩu đi khắp thế giới</w:t>
      </w:r>
      <w:r w:rsidR="00E3341F" w:rsidRPr="009730D3">
        <w:rPr>
          <w:rStyle w:val="FootnoteReference"/>
        </w:rPr>
        <w:footnoteReference w:id="1"/>
      </w:r>
      <w:r w:rsidR="00427279" w:rsidRPr="009730D3">
        <w:t>. Số hóa các ngành kinh tế, công tác chuyển đổi số trong quản lý, đầu tư xây dựng, sản xuất được triển khai mạnh mẽ</w:t>
      </w:r>
      <w:r w:rsidR="00E3341F" w:rsidRPr="009730D3">
        <w:rPr>
          <w:rStyle w:val="FootnoteReference"/>
        </w:rPr>
        <w:footnoteReference w:id="2"/>
      </w:r>
      <w:r w:rsidR="00427279" w:rsidRPr="009730D3">
        <w:t>. Thanh toán không dùng tiền mặt được triển khai rộng khắp trên phạm vi cả nước</w:t>
      </w:r>
      <w:r w:rsidR="00E3341F" w:rsidRPr="009730D3">
        <w:rPr>
          <w:rStyle w:val="FootnoteReference"/>
        </w:rPr>
        <w:footnoteReference w:id="3"/>
      </w:r>
      <w:r w:rsidR="00427279" w:rsidRPr="009730D3">
        <w:t>. Hệ thống thuế điện tử được xây dựng đồng bộ từ đăng ký thuế đến khai thuế, nộp thuế, hoàn thuế điện tử và triển khai Hệ thống hoá đơn điện tử trên toàn quốc (xử lý 8,8 tỷ hóa đơn).</w:t>
      </w:r>
      <w:r w:rsidR="00E3341F" w:rsidRPr="009730D3">
        <w:t xml:space="preserve"> </w:t>
      </w:r>
      <w:r w:rsidR="00427279" w:rsidRPr="009730D3">
        <w:t>Chuyển đổi số phục vụ người dân, an sinh xã hội có bước phát triển mạnh mẽ</w:t>
      </w:r>
      <w:r w:rsidR="00E3341F" w:rsidRPr="009730D3">
        <w:rPr>
          <w:rStyle w:val="FootnoteReference"/>
        </w:rPr>
        <w:footnoteReference w:id="4"/>
      </w:r>
      <w:r w:rsidR="00427279" w:rsidRPr="009730D3">
        <w:t>.</w:t>
      </w:r>
    </w:p>
    <w:p w14:paraId="2BDACD31" w14:textId="527D7351" w:rsidR="00E3341F" w:rsidRPr="009730D3" w:rsidRDefault="00F76366" w:rsidP="00747564">
      <w:pPr>
        <w:spacing w:before="80"/>
        <w:ind w:firstLine="567"/>
        <w:jc w:val="both"/>
      </w:pPr>
      <w:r>
        <w:t xml:space="preserve">6. </w:t>
      </w:r>
      <w:r w:rsidR="00E3341F" w:rsidRPr="009730D3">
        <w:t>C</w:t>
      </w:r>
      <w:r w:rsidR="00427279" w:rsidRPr="009730D3">
        <w:t xml:space="preserve">ơ sở dữ liệu quốc gia, </w:t>
      </w:r>
      <w:r w:rsidR="004547E6" w:rsidRPr="009730D3">
        <w:t xml:space="preserve">cơ sở dữ liệu </w:t>
      </w:r>
      <w:r w:rsidR="00427279" w:rsidRPr="009730D3">
        <w:t>chuyên ngành được đẩy mạnh triển khai và kết nối, tích hợp, chia sẻ dữ liệu</w:t>
      </w:r>
      <w:r w:rsidR="0020437B">
        <w:t>:</w:t>
      </w:r>
      <w:r w:rsidR="00427279" w:rsidRPr="009730D3">
        <w:t xml:space="preserve"> Các cơ sở dữ liệu mang tính nền tảng như: </w:t>
      </w:r>
      <w:r w:rsidR="00427279" w:rsidRPr="00B704CF">
        <w:t>D</w:t>
      </w:r>
      <w:r w:rsidR="00427279" w:rsidRPr="009730D3">
        <w:t xml:space="preserve">ân cư, thuế, bảo hiểm, doanh nghiệp, giáo dục và đào tạo... </w:t>
      </w:r>
      <w:r w:rsidR="00A11CAF">
        <w:t>được</w:t>
      </w:r>
      <w:r w:rsidR="00427279" w:rsidRPr="009730D3">
        <w:t xml:space="preserve"> vận hành ổn định, mang lại hiệu quả tích cực.</w:t>
      </w:r>
    </w:p>
    <w:p w14:paraId="0E397633" w14:textId="572AECD5" w:rsidR="00427279" w:rsidRPr="009730D3" w:rsidRDefault="00F76366" w:rsidP="00747564">
      <w:pPr>
        <w:spacing w:before="80"/>
        <w:ind w:firstLine="567"/>
        <w:jc w:val="both"/>
      </w:pPr>
      <w:r>
        <w:t xml:space="preserve">7. </w:t>
      </w:r>
      <w:r w:rsidR="00E3341F" w:rsidRPr="009730D3">
        <w:t>H</w:t>
      </w:r>
      <w:r w:rsidR="00427279" w:rsidRPr="009730D3">
        <w:t>ạ tầng số, nền tảng số được quan tâm đầu tư và có bước phát triển</w:t>
      </w:r>
      <w:r w:rsidR="00A11CAF">
        <w:t>, tính đến nay đã có</w:t>
      </w:r>
      <w:r w:rsidR="00427279" w:rsidRPr="009730D3">
        <w:t xml:space="preserve"> 100% xã, phường, thị trấn kết nối Internet cáp quang.</w:t>
      </w:r>
    </w:p>
    <w:p w14:paraId="36C5FB82" w14:textId="5401D8F7" w:rsidR="00D13914" w:rsidRPr="00A4456B" w:rsidRDefault="00F76366" w:rsidP="00747564">
      <w:pPr>
        <w:spacing w:before="80"/>
        <w:ind w:firstLine="567"/>
        <w:jc w:val="both"/>
        <w:rPr>
          <w:spacing w:val="4"/>
        </w:rPr>
      </w:pPr>
      <w:r w:rsidRPr="00A4456B">
        <w:rPr>
          <w:spacing w:val="4"/>
        </w:rPr>
        <w:t xml:space="preserve">8. </w:t>
      </w:r>
      <w:r w:rsidR="00E3341F" w:rsidRPr="00A4456B">
        <w:rPr>
          <w:spacing w:val="4"/>
        </w:rPr>
        <w:t>N</w:t>
      </w:r>
      <w:r w:rsidR="00427279" w:rsidRPr="00A4456B">
        <w:rPr>
          <w:spacing w:val="4"/>
        </w:rPr>
        <w:t xml:space="preserve">hiều tổ chức quốc tế đánh giá </w:t>
      </w:r>
      <w:r w:rsidR="004F125A" w:rsidRPr="00A4456B">
        <w:rPr>
          <w:spacing w:val="4"/>
        </w:rPr>
        <w:t xml:space="preserve">tích cực </w:t>
      </w:r>
      <w:r w:rsidR="00427279" w:rsidRPr="00A4456B">
        <w:rPr>
          <w:spacing w:val="4"/>
        </w:rPr>
        <w:t>về kết quả chuyển đổi số của Việt Nam</w:t>
      </w:r>
      <w:r w:rsidR="00E3341F" w:rsidRPr="00A4456B">
        <w:rPr>
          <w:rStyle w:val="FootnoteReference"/>
          <w:spacing w:val="4"/>
        </w:rPr>
        <w:footnoteReference w:id="5"/>
      </w:r>
      <w:r w:rsidR="00427279" w:rsidRPr="00A4456B">
        <w:rPr>
          <w:spacing w:val="4"/>
        </w:rPr>
        <w:t xml:space="preserve">. Nhiều tập đoàn công nghệ hàng đầu thế giới đã đầu tư </w:t>
      </w:r>
      <w:r w:rsidR="00116CD0" w:rsidRPr="00A4456B">
        <w:rPr>
          <w:spacing w:val="4"/>
        </w:rPr>
        <w:t xml:space="preserve">quy mô </w:t>
      </w:r>
      <w:r w:rsidR="00427279" w:rsidRPr="00A4456B">
        <w:rPr>
          <w:spacing w:val="4"/>
        </w:rPr>
        <w:t>lớn tại Việt Nam, cam kết đầu tư mới và mở rộng đầu tư, nhất là trong lĩnh vực mới</w:t>
      </w:r>
      <w:r w:rsidR="0020437B" w:rsidRPr="00A4456B">
        <w:rPr>
          <w:spacing w:val="4"/>
        </w:rPr>
        <w:t>,</w:t>
      </w:r>
      <w:r w:rsidR="00427279" w:rsidRPr="00A4456B">
        <w:rPr>
          <w:spacing w:val="4"/>
        </w:rPr>
        <w:t xml:space="preserve"> như</w:t>
      </w:r>
      <w:r w:rsidR="00116CD0" w:rsidRPr="00A4456B">
        <w:rPr>
          <w:spacing w:val="4"/>
        </w:rPr>
        <w:t>:</w:t>
      </w:r>
      <w:r w:rsidR="00427279" w:rsidRPr="00A4456B">
        <w:rPr>
          <w:spacing w:val="4"/>
        </w:rPr>
        <w:t xml:space="preserve"> </w:t>
      </w:r>
      <w:r w:rsidR="0020437B" w:rsidRPr="00A4456B">
        <w:rPr>
          <w:spacing w:val="4"/>
        </w:rPr>
        <w:t xml:space="preserve">Điện </w:t>
      </w:r>
      <w:r w:rsidR="00427279" w:rsidRPr="00A4456B">
        <w:rPr>
          <w:spacing w:val="4"/>
        </w:rPr>
        <w:t>tử, chip bán dẫn, nghiên cứu phát triển, trí tuệ nhân tạo...</w:t>
      </w:r>
    </w:p>
    <w:p w14:paraId="710AB99F" w14:textId="2E443F43" w:rsidR="00AA175C" w:rsidRPr="00A4456B" w:rsidRDefault="00AA175C" w:rsidP="002A1B2F">
      <w:pPr>
        <w:widowControl w:val="0"/>
        <w:spacing w:before="80"/>
        <w:ind w:firstLine="567"/>
        <w:jc w:val="both"/>
        <w:rPr>
          <w:spacing w:val="2"/>
        </w:rPr>
      </w:pPr>
      <w:r w:rsidRPr="00A4456B">
        <w:rPr>
          <w:spacing w:val="2"/>
        </w:rPr>
        <w:t xml:space="preserve">Thay mặt Chính phủ, Thủ tướng Chính phủ ghi nhận, biểu dương và đánh giá cao những nỗ lực, cố gắng và kết quả đạt được của các bộ, ngành, địa phương; sự chỉ đạo quyết liệt của các thành viên Ủy ban Quốc gia về chuyển đổi số và </w:t>
      </w:r>
      <w:r w:rsidRPr="00A4456B">
        <w:rPr>
          <w:spacing w:val="2"/>
        </w:rPr>
        <w:lastRenderedPageBreak/>
        <w:t xml:space="preserve">Tổ công tác </w:t>
      </w:r>
      <w:r w:rsidR="00FA62B1" w:rsidRPr="00A4456B">
        <w:rPr>
          <w:spacing w:val="2"/>
        </w:rPr>
        <w:t xml:space="preserve">triển khai </w:t>
      </w:r>
      <w:r w:rsidRPr="00A4456B">
        <w:rPr>
          <w:spacing w:val="2"/>
        </w:rPr>
        <w:t>Đề án 06; sự đồng lòng, ủng hộ và tham gia tích cực của người dân, doanh nghiệp.</w:t>
      </w:r>
    </w:p>
    <w:p w14:paraId="7AC3B72E" w14:textId="65ED52DF" w:rsidR="00241AD7" w:rsidRPr="00A4456B" w:rsidRDefault="00F76366" w:rsidP="00747564">
      <w:pPr>
        <w:spacing w:before="80"/>
        <w:ind w:firstLine="567"/>
        <w:jc w:val="both"/>
        <w:rPr>
          <w:b/>
        </w:rPr>
      </w:pPr>
      <w:r w:rsidRPr="00F76366">
        <w:rPr>
          <w:b/>
        </w:rPr>
        <w:t>II</w:t>
      </w:r>
      <w:r w:rsidR="009730D3" w:rsidRPr="00F76366">
        <w:rPr>
          <w:b/>
        </w:rPr>
        <w:t>.</w:t>
      </w:r>
      <w:r w:rsidR="003E7C04" w:rsidRPr="00A4456B">
        <w:rPr>
          <w:b/>
        </w:rPr>
        <w:t xml:space="preserve"> </w:t>
      </w:r>
      <w:r w:rsidR="00B22AD4" w:rsidRPr="00A4456B">
        <w:rPr>
          <w:b/>
        </w:rPr>
        <w:t>Về tồn tại, hạn chế, nguyên nhân</w:t>
      </w:r>
      <w:r w:rsidR="00956D01" w:rsidRPr="00A4456B">
        <w:rPr>
          <w:b/>
        </w:rPr>
        <w:t xml:space="preserve"> </w:t>
      </w:r>
    </w:p>
    <w:p w14:paraId="53386A44" w14:textId="2FAD0BDA" w:rsidR="00AA175C" w:rsidRPr="009730D3" w:rsidRDefault="00F76366" w:rsidP="00747564">
      <w:pPr>
        <w:spacing w:before="80"/>
        <w:ind w:firstLine="567"/>
        <w:jc w:val="both"/>
      </w:pPr>
      <w:r>
        <w:t xml:space="preserve">1. </w:t>
      </w:r>
      <w:r w:rsidR="00FA62B1" w:rsidRPr="009730D3">
        <w:t xml:space="preserve">Tồn tại, hạn chế: </w:t>
      </w:r>
      <w:r w:rsidR="00B22AD4" w:rsidRPr="009730D3">
        <w:t xml:space="preserve">(1) </w:t>
      </w:r>
      <w:r w:rsidR="004F125A" w:rsidRPr="009730D3">
        <w:t xml:space="preserve">Một số </w:t>
      </w:r>
      <w:r w:rsidR="00AA175C" w:rsidRPr="009730D3">
        <w:t>lãnh đạo các ban, bộ, ngành, địa phương chưa coi chuyển đổi số là nhiệm vụ trọng tâm, chưa ưu tiên nguồn lực cho chuyển đổi số</w:t>
      </w:r>
      <w:r w:rsidR="00B22AD4" w:rsidRPr="009730D3">
        <w:t>;</w:t>
      </w:r>
      <w:r w:rsidR="00AA175C" w:rsidRPr="009730D3">
        <w:t xml:space="preserve"> </w:t>
      </w:r>
      <w:r w:rsidR="00B22AD4" w:rsidRPr="009730D3">
        <w:t xml:space="preserve">(2) </w:t>
      </w:r>
      <w:r w:rsidR="00AA175C" w:rsidRPr="009730D3">
        <w:t>Xây dựng, sửa đổi, bổ sung thể chế, cơ chế, chính sách thúc đẩy chuyển đổi số còn chậm, chưa theo kịp yêu cầu thực tiễn</w:t>
      </w:r>
      <w:r w:rsidR="00B22AD4" w:rsidRPr="009730D3">
        <w:t>;</w:t>
      </w:r>
      <w:r w:rsidR="00FA62B1" w:rsidRPr="009730D3">
        <w:t xml:space="preserve"> </w:t>
      </w:r>
      <w:r w:rsidR="00B22AD4" w:rsidRPr="009730D3">
        <w:t xml:space="preserve">(3) </w:t>
      </w:r>
      <w:r w:rsidR="00AA175C" w:rsidRPr="009730D3">
        <w:t>Kinh tế số, hạ tầng số phát triển chưa tương xứng với tiềm năng và tốc độ tăng trưởng</w:t>
      </w:r>
      <w:r w:rsidR="00B22AD4" w:rsidRPr="009730D3">
        <w:t>;</w:t>
      </w:r>
      <w:r w:rsidR="00AA175C" w:rsidRPr="009730D3">
        <w:t xml:space="preserve"> </w:t>
      </w:r>
      <w:r w:rsidR="00B22AD4" w:rsidRPr="009730D3">
        <w:t xml:space="preserve">(4) </w:t>
      </w:r>
      <w:r w:rsidR="00AA175C" w:rsidRPr="009730D3">
        <w:t>Phát triển nền tảng số, dữ liệu số chưa khắc phục được tình trạng "manh mún, cát cứ thông tin, chia cắt, co cụm dữ liệu"</w:t>
      </w:r>
      <w:r w:rsidR="00B22AD4" w:rsidRPr="009730D3">
        <w:t>;</w:t>
      </w:r>
      <w:r w:rsidR="00FA62B1" w:rsidRPr="009730D3">
        <w:t xml:space="preserve"> </w:t>
      </w:r>
      <w:r w:rsidR="00B22AD4" w:rsidRPr="009730D3">
        <w:t xml:space="preserve">(5) </w:t>
      </w:r>
      <w:r w:rsidR="00AA175C" w:rsidRPr="009730D3">
        <w:t>Công tác an ninh mạng, an toàn thông tin nhiều nơi chưa được quan tâm đúng mức</w:t>
      </w:r>
      <w:r w:rsidR="00B22AD4" w:rsidRPr="009730D3">
        <w:t>; (6)</w:t>
      </w:r>
      <w:r w:rsidR="00AA175C" w:rsidRPr="009730D3">
        <w:t xml:space="preserve"> Chất lượng cung cấp dịch vụ công trực tuyến chưa cao</w:t>
      </w:r>
      <w:r w:rsidR="00B22AD4" w:rsidRPr="009730D3">
        <w:t>;</w:t>
      </w:r>
      <w:r w:rsidR="00AA175C" w:rsidRPr="009730D3">
        <w:t xml:space="preserve"> </w:t>
      </w:r>
      <w:r w:rsidR="00B22AD4" w:rsidRPr="009730D3">
        <w:t xml:space="preserve">(7) </w:t>
      </w:r>
      <w:r w:rsidR="00AA175C" w:rsidRPr="009730D3">
        <w:t>Nhân lực cho chuyển đổi số, Đề án 06 còn chưa đáp ứng nhu cầu cả về số lượng, chất lượng</w:t>
      </w:r>
      <w:r w:rsidR="00B22AD4" w:rsidRPr="009730D3">
        <w:t>; (8)</w:t>
      </w:r>
      <w:r w:rsidR="00AA175C" w:rsidRPr="009730D3">
        <w:t xml:space="preserve"> Công tác tuyên truyền, tạo đồng thuận xã hội còn nhiều bất cập, chưa thường xuyên, liên tục, trọng tâm, trọng điểm.</w:t>
      </w:r>
    </w:p>
    <w:p w14:paraId="7723A784" w14:textId="43A81990" w:rsidR="00FA62B1" w:rsidRPr="009730D3" w:rsidRDefault="00F76366" w:rsidP="00747564">
      <w:pPr>
        <w:spacing w:before="80"/>
        <w:ind w:firstLine="567"/>
        <w:jc w:val="both"/>
      </w:pPr>
      <w:r>
        <w:t xml:space="preserve">2. </w:t>
      </w:r>
      <w:r w:rsidR="00FA62B1" w:rsidRPr="009730D3">
        <w:t xml:space="preserve">Nguyên nhân: (1) Công tác chuyển đổi </w:t>
      </w:r>
      <w:r w:rsidR="00584D83">
        <w:t xml:space="preserve">số </w:t>
      </w:r>
      <w:r w:rsidR="00FA62B1" w:rsidRPr="009730D3">
        <w:t>vẫn chưa được quan tâm đúng mức; chưa thống nhất nhận thức, cách tiếp cận</w:t>
      </w:r>
      <w:r>
        <w:t xml:space="preserve"> vấn đề</w:t>
      </w:r>
      <w:r w:rsidR="00FA62B1" w:rsidRPr="009730D3">
        <w:t xml:space="preserve"> và tổ chức thực hiện; phân công nhiệm vụ chưa rõ việc, rõ trách nhiệm; thiếu công cụ theo dõi, đánh giá hiệu quả việc thực hiện các </w:t>
      </w:r>
      <w:r w:rsidR="00863190">
        <w:t>nhiệm vụ được giao</w:t>
      </w:r>
      <w:r w:rsidR="00FA62B1" w:rsidRPr="009730D3">
        <w:t>, dẫn đến kết quả, hiệu quả còn thấp</w:t>
      </w:r>
      <w:r w:rsidR="00D63299" w:rsidRPr="009730D3">
        <w:t xml:space="preserve">; </w:t>
      </w:r>
      <w:r w:rsidR="00FA62B1" w:rsidRPr="009730D3">
        <w:t>(2) Kỷ luật</w:t>
      </w:r>
      <w:r w:rsidR="00863190">
        <w:t>,</w:t>
      </w:r>
      <w:r w:rsidR="00FA62B1" w:rsidRPr="009730D3">
        <w:t xml:space="preserve"> kỷ cương </w:t>
      </w:r>
      <w:r w:rsidR="00E41631">
        <w:t xml:space="preserve">hành chính </w:t>
      </w:r>
      <w:r w:rsidR="00FA62B1" w:rsidRPr="009730D3">
        <w:t>chưa nghiêm; sự lãnh đạo</w:t>
      </w:r>
      <w:r w:rsidR="00863190">
        <w:t>,</w:t>
      </w:r>
      <w:r w:rsidR="00FA62B1" w:rsidRPr="009730D3">
        <w:t xml:space="preserve"> chỉ đạo tổ chức thực hiện ở một số bộ, ngành, địa phương còn thiếu quyết liệt, thiếu quyết tâm chính trị</w:t>
      </w:r>
      <w:r w:rsidR="00584D83">
        <w:t>;</w:t>
      </w:r>
      <w:r w:rsidR="00FA62B1" w:rsidRPr="009730D3">
        <w:t xml:space="preserve"> </w:t>
      </w:r>
      <w:r w:rsidR="00584D83">
        <w:t xml:space="preserve">chưa phát huy </w:t>
      </w:r>
      <w:r w:rsidR="00FA62B1" w:rsidRPr="009730D3">
        <w:t>vai trò</w:t>
      </w:r>
      <w:r w:rsidR="00584D83">
        <w:t>, trách nhiệm của</w:t>
      </w:r>
      <w:r w:rsidR="00FA62B1" w:rsidRPr="009730D3">
        <w:t xml:space="preserve"> người đứng đầu</w:t>
      </w:r>
      <w:r w:rsidR="00D63299" w:rsidRPr="009730D3">
        <w:t>;</w:t>
      </w:r>
      <w:r w:rsidR="00FA62B1" w:rsidRPr="009730D3">
        <w:t xml:space="preserve"> (3) </w:t>
      </w:r>
      <w:r w:rsidR="00584D83">
        <w:t xml:space="preserve">Việc phối hợp </w:t>
      </w:r>
      <w:r w:rsidR="00584D83" w:rsidRPr="009730D3">
        <w:t>giữa các cơ quan, đơn vị trong xử lý vướng mắc, bất cập có tính chất liên ngành</w:t>
      </w:r>
      <w:r w:rsidR="00584D83">
        <w:t xml:space="preserve"> chưa hiệu quả; </w:t>
      </w:r>
      <w:r w:rsidR="00FA62B1" w:rsidRPr="009730D3">
        <w:t>vẫn còn tình trạng đùn đẩy, tâm lý sợ sai, sợ trách nhiệm.</w:t>
      </w:r>
    </w:p>
    <w:p w14:paraId="68CA5940" w14:textId="10F89183" w:rsidR="00CC62FE" w:rsidRPr="00A4456B" w:rsidRDefault="00F76366" w:rsidP="00747564">
      <w:pPr>
        <w:spacing w:before="80"/>
        <w:ind w:firstLine="567"/>
        <w:jc w:val="both"/>
        <w:rPr>
          <w:b/>
        </w:rPr>
      </w:pPr>
      <w:r w:rsidRPr="00F76366">
        <w:rPr>
          <w:b/>
        </w:rPr>
        <w:t xml:space="preserve">III. </w:t>
      </w:r>
      <w:r w:rsidR="00B22AD4" w:rsidRPr="00A4456B">
        <w:rPr>
          <w:b/>
        </w:rPr>
        <w:t>Về bài học kinh nghiệm</w:t>
      </w:r>
    </w:p>
    <w:p w14:paraId="2A0A6411" w14:textId="48948CFC" w:rsidR="006F155D" w:rsidRPr="009730D3" w:rsidRDefault="00F76366" w:rsidP="002A1B2F">
      <w:pPr>
        <w:spacing w:before="60"/>
        <w:ind w:firstLine="567"/>
        <w:jc w:val="both"/>
      </w:pPr>
      <w:r>
        <w:t xml:space="preserve">1. </w:t>
      </w:r>
      <w:r w:rsidR="006F155D" w:rsidRPr="009730D3">
        <w:t>Phải huy động sự vào cuộc của cả hệ thống chính trị, các bộ, ngành, địa phương</w:t>
      </w:r>
      <w:r w:rsidR="009B5753" w:rsidRPr="00747564">
        <w:t>;</w:t>
      </w:r>
      <w:r w:rsidR="006F155D" w:rsidRPr="009730D3">
        <w:t xml:space="preserve"> sự hưởng ứng, tham gia tích cực của toàn dân, cộng đồng doanh </w:t>
      </w:r>
      <w:r w:rsidR="006F155D" w:rsidRPr="00E55F4F">
        <w:rPr>
          <w:spacing w:val="4"/>
        </w:rPr>
        <w:t>nghiệp là yếu tố quan trọng nhất bảo đảm sự thành công của chuyển đổi số</w:t>
      </w:r>
      <w:r w:rsidR="006F155D" w:rsidRPr="009730D3">
        <w:t xml:space="preserve"> quốc gia.</w:t>
      </w:r>
    </w:p>
    <w:p w14:paraId="6BADBB36" w14:textId="1B96DEF8" w:rsidR="006F155D" w:rsidRPr="00E55F4F" w:rsidRDefault="00F76366" w:rsidP="002A1B2F">
      <w:pPr>
        <w:spacing w:before="60"/>
        <w:ind w:firstLine="567"/>
        <w:jc w:val="both"/>
        <w:rPr>
          <w:spacing w:val="-4"/>
        </w:rPr>
      </w:pPr>
      <w:r>
        <w:rPr>
          <w:spacing w:val="-4"/>
        </w:rPr>
        <w:t xml:space="preserve">2. </w:t>
      </w:r>
      <w:r w:rsidR="006F155D" w:rsidRPr="00E55F4F">
        <w:rPr>
          <w:spacing w:val="-4"/>
        </w:rPr>
        <w:t xml:space="preserve">Phải có chương trình, kế hoạch cụ thể, phân công rõ người, rõ việc, rõ ưu tiên, rõ thời gian, rõ kết quả để dễ kiểm tra, dễ giám sát, đánh giá, dễ khen thưởng, kỷ luật phù hợp. Phải tổ chức triển khai quyết liệt, đồng bộ, “làm việc nào dứt việc đó”; tăng cường phối hợp; bám sát thực tế, phản ứng linh hoạt, kịp thời, hiệu quả. </w:t>
      </w:r>
    </w:p>
    <w:p w14:paraId="02F3FB0F" w14:textId="0FF54EE3" w:rsidR="006F155D" w:rsidRPr="009730D3" w:rsidRDefault="00F76366" w:rsidP="002A1B2F">
      <w:pPr>
        <w:spacing w:before="60"/>
        <w:ind w:firstLine="567"/>
        <w:jc w:val="both"/>
      </w:pPr>
      <w:r>
        <w:t xml:space="preserve">3. </w:t>
      </w:r>
      <w:r w:rsidR="006F155D" w:rsidRPr="009730D3">
        <w:t>Phải đẩy mạnh hoàn thiện thể chế, cơ chế, chính sách, mạnh dạn thí điểm các mô hình mới đáp ứng yêu cầu thực tiễn và xu thế phát triển. Huy động và sử dụng hiệu quả mọi nguồn lực, phát huy mạnh mẽ đầu tư đối tác công tư, lấy đầu tư công dẫn dắt, kích hoạt đầu tư tư.</w:t>
      </w:r>
    </w:p>
    <w:p w14:paraId="64F32C6A" w14:textId="40275557" w:rsidR="006F155D" w:rsidRPr="009730D3" w:rsidRDefault="00F76366" w:rsidP="002A1B2F">
      <w:pPr>
        <w:spacing w:before="60"/>
        <w:ind w:firstLine="567"/>
        <w:jc w:val="both"/>
      </w:pPr>
      <w:r>
        <w:t xml:space="preserve">4. </w:t>
      </w:r>
      <w:r w:rsidR="006F155D" w:rsidRPr="009730D3">
        <w:t xml:space="preserve">Phải luôn giữ vững kỷ luật, kỷ cương; đẩy mạnh phân cấp, phân quyền </w:t>
      </w:r>
      <w:r w:rsidR="006F155D" w:rsidRPr="00250BA2">
        <w:t xml:space="preserve">gắn với </w:t>
      </w:r>
      <w:r w:rsidR="006F155D" w:rsidRPr="009730D3">
        <w:t>phân bổ nguồn lực</w:t>
      </w:r>
      <w:r w:rsidR="00CF3ED1">
        <w:t>,</w:t>
      </w:r>
      <w:r w:rsidR="006F155D" w:rsidRPr="009730D3">
        <w:t xml:space="preserve"> tăng cường kiểm tra, giám sát; kiên quyết phòng chống tham nhũng, tiêu cực, lợi ích nhóm; đẩy mạnh truyền thông chính sách, góp phần tạo đồng thuận xã hội, củng cố niềm tin của Nhân dân.</w:t>
      </w:r>
    </w:p>
    <w:p w14:paraId="6DF9D99D" w14:textId="209A86EA" w:rsidR="00CC62FE" w:rsidRPr="009730D3" w:rsidRDefault="00F76366" w:rsidP="002A1B2F">
      <w:pPr>
        <w:widowControl w:val="0"/>
        <w:spacing w:before="60"/>
        <w:ind w:firstLine="567"/>
        <w:jc w:val="both"/>
      </w:pPr>
      <w:r>
        <w:t xml:space="preserve">5. </w:t>
      </w:r>
      <w:r w:rsidR="006F155D" w:rsidRPr="009730D3">
        <w:t>Phải lấy người dân, doanh nghiệp là trung tâm, là chủ thể và là mục tiêu; luôn cầu thị, lắng nghe phản ánh của người dân, doanh nghiệp. Phải nói thật, làm thật, để người dân, doanh nghiệp được thụ hưởng thật những thành quả do chuyển đổi số mang lại theo tinh thần “không để ai bị bỏ lại phía sau”.</w:t>
      </w:r>
    </w:p>
    <w:p w14:paraId="3EDE5C88" w14:textId="3C260175" w:rsidR="005C37D1" w:rsidRPr="009730D3" w:rsidRDefault="00F76366" w:rsidP="00747564">
      <w:pPr>
        <w:spacing w:before="80"/>
        <w:ind w:firstLine="567"/>
        <w:jc w:val="both"/>
        <w:rPr>
          <w:b/>
        </w:rPr>
      </w:pPr>
      <w:r>
        <w:rPr>
          <w:b/>
        </w:rPr>
        <w:lastRenderedPageBreak/>
        <w:t>B</w:t>
      </w:r>
      <w:r w:rsidR="005C37D1" w:rsidRPr="009730D3">
        <w:rPr>
          <w:b/>
        </w:rPr>
        <w:t xml:space="preserve">. </w:t>
      </w:r>
      <w:r w:rsidR="00CB0922" w:rsidRPr="009730D3">
        <w:rPr>
          <w:b/>
        </w:rPr>
        <w:t xml:space="preserve">VỀ </w:t>
      </w:r>
      <w:r w:rsidR="00B22AD4" w:rsidRPr="009730D3">
        <w:rPr>
          <w:b/>
        </w:rPr>
        <w:t xml:space="preserve">PHƯƠNG HƯỚNG, </w:t>
      </w:r>
      <w:r w:rsidR="005C37D1" w:rsidRPr="009730D3">
        <w:rPr>
          <w:b/>
        </w:rPr>
        <w:t xml:space="preserve">NHIỆM VỤ, GIẢI PHÁP </w:t>
      </w:r>
      <w:r w:rsidR="00580DB3" w:rsidRPr="009730D3">
        <w:rPr>
          <w:b/>
        </w:rPr>
        <w:t xml:space="preserve">TRỌNG TÂM </w:t>
      </w:r>
      <w:r w:rsidR="00DD62C6" w:rsidRPr="009730D3">
        <w:rPr>
          <w:b/>
        </w:rPr>
        <w:t>THỜI GIAN TỚI</w:t>
      </w:r>
    </w:p>
    <w:p w14:paraId="3069C6F3" w14:textId="1912CB56" w:rsidR="007107A8" w:rsidRPr="00A4456B" w:rsidRDefault="00F76366" w:rsidP="00747564">
      <w:pPr>
        <w:tabs>
          <w:tab w:val="left" w:pos="993"/>
        </w:tabs>
        <w:snapToGrid w:val="0"/>
        <w:spacing w:before="80"/>
        <w:ind w:firstLine="567"/>
        <w:jc w:val="both"/>
        <w:rPr>
          <w:b/>
        </w:rPr>
      </w:pPr>
      <w:r w:rsidRPr="00F76366">
        <w:rPr>
          <w:b/>
        </w:rPr>
        <w:t>I</w:t>
      </w:r>
      <w:r w:rsidR="007107A8" w:rsidRPr="00F76366">
        <w:rPr>
          <w:b/>
        </w:rPr>
        <w:t>.</w:t>
      </w:r>
      <w:r w:rsidR="007107A8" w:rsidRPr="00A4456B">
        <w:rPr>
          <w:b/>
        </w:rPr>
        <w:t xml:space="preserve"> </w:t>
      </w:r>
      <w:r w:rsidR="00B22AD4" w:rsidRPr="00A4456B">
        <w:rPr>
          <w:b/>
        </w:rPr>
        <w:t xml:space="preserve">Về </w:t>
      </w:r>
      <w:r w:rsidR="00B704CF" w:rsidRPr="00A4456B">
        <w:rPr>
          <w:b/>
        </w:rPr>
        <w:t>quan điểm</w:t>
      </w:r>
      <w:r w:rsidR="00B22AD4" w:rsidRPr="00A4456B">
        <w:rPr>
          <w:b/>
        </w:rPr>
        <w:t xml:space="preserve"> </w:t>
      </w:r>
    </w:p>
    <w:p w14:paraId="1404B48A" w14:textId="437AEF79" w:rsidR="00433210" w:rsidRPr="009730D3" w:rsidRDefault="00F76366" w:rsidP="00747564">
      <w:pPr>
        <w:tabs>
          <w:tab w:val="left" w:pos="993"/>
        </w:tabs>
        <w:snapToGrid w:val="0"/>
        <w:spacing w:before="80"/>
        <w:ind w:firstLine="567"/>
        <w:jc w:val="both"/>
      </w:pPr>
      <w:r>
        <w:t xml:space="preserve">1. </w:t>
      </w:r>
      <w:r w:rsidR="00433210" w:rsidRPr="009730D3">
        <w:t xml:space="preserve">Bộ trưởng, Trưởng ngành, Chủ tịch Ủy ban nhân dân các tỉnh, thành phố trực thuộc </w:t>
      </w:r>
      <w:r w:rsidR="00C17DC1">
        <w:t>t</w:t>
      </w:r>
      <w:r w:rsidR="00433210" w:rsidRPr="009730D3">
        <w:t>rung ương phải tiên phong, gương mẫu thúc đẩy chuyển đổi số thuộc phạm vi quản lý, chức năng, nhiệm vụ, quyền hạn của mình.</w:t>
      </w:r>
    </w:p>
    <w:p w14:paraId="06FE43CE" w14:textId="1F25940C" w:rsidR="00B22AD4" w:rsidRPr="009730D3" w:rsidRDefault="00F76366" w:rsidP="00747564">
      <w:pPr>
        <w:tabs>
          <w:tab w:val="left" w:pos="993"/>
        </w:tabs>
        <w:snapToGrid w:val="0"/>
        <w:spacing w:before="80"/>
        <w:ind w:firstLine="567"/>
        <w:jc w:val="both"/>
      </w:pPr>
      <w:r>
        <w:t xml:space="preserve">2. </w:t>
      </w:r>
      <w:r w:rsidR="00433210" w:rsidRPr="009730D3">
        <w:t>Yêu cầu phân công công việc "rõ mục tiêu, rõ người, rõ việc, rõ thời gian, rõ trách nhiệm, rõ sản phẩm, rõ kết quả"</w:t>
      </w:r>
      <w:r w:rsidR="00D63299" w:rsidRPr="009730D3">
        <w:t>,</w:t>
      </w:r>
      <w:r w:rsidR="00433210" w:rsidRPr="009730D3">
        <w:t xml:space="preserve"> tăng cường kiểm tra, giám sát, đôn đốc để bảo đảm tiến độ, chất lượng công việc</w:t>
      </w:r>
      <w:r w:rsidR="00E41631">
        <w:t>;</w:t>
      </w:r>
      <w:r w:rsidR="00433210" w:rsidRPr="009730D3">
        <w:t xml:space="preserve"> phòng chống tham nhũng, tiêu cực, lãng phí, tăng cường phối hợp và kỷ luật</w:t>
      </w:r>
      <w:r w:rsidR="00E41631">
        <w:t>,</w:t>
      </w:r>
      <w:r w:rsidR="00433210" w:rsidRPr="009730D3">
        <w:t xml:space="preserve"> kỷ cương hành chính, tuân thủ sự lãnh đạo, chỉ đạo của cấp trên. </w:t>
      </w:r>
    </w:p>
    <w:p w14:paraId="24C93F3C" w14:textId="7FAD56B7" w:rsidR="00433210" w:rsidRPr="009730D3" w:rsidRDefault="00F76366" w:rsidP="00747564">
      <w:pPr>
        <w:tabs>
          <w:tab w:val="left" w:pos="993"/>
        </w:tabs>
        <w:snapToGrid w:val="0"/>
        <w:spacing w:before="80"/>
        <w:ind w:firstLine="567"/>
        <w:jc w:val="both"/>
      </w:pPr>
      <w:r>
        <w:t xml:space="preserve">3. </w:t>
      </w:r>
      <w:r w:rsidR="00433210" w:rsidRPr="009730D3">
        <w:t>Tập trung vào 5 trọng tâm: (</w:t>
      </w:r>
      <w:r w:rsidR="00BB7391">
        <w:t>1</w:t>
      </w:r>
      <w:r w:rsidR="00433210" w:rsidRPr="009730D3">
        <w:t>) Phát triển nhân lực số, công dân số, kỹ năng số, tài năng số; (</w:t>
      </w:r>
      <w:r w:rsidR="00BB7391">
        <w:t>2</w:t>
      </w:r>
      <w:r w:rsidR="00433210" w:rsidRPr="009730D3">
        <w:t>) Ưu tiên nguồn lực cho chuyển đổi số; (</w:t>
      </w:r>
      <w:r w:rsidR="00BB7391">
        <w:t>3</w:t>
      </w:r>
      <w:r w:rsidR="00433210" w:rsidRPr="009730D3">
        <w:t>) Phát triển hạ tầng số toàn diện nhưng phù hợp, tiết kiệm, hiệu quả; (</w:t>
      </w:r>
      <w:r w:rsidR="00BB7391">
        <w:t>4</w:t>
      </w:r>
      <w:r w:rsidR="00433210" w:rsidRPr="009730D3">
        <w:t xml:space="preserve">) Quản lý, điều hành </w:t>
      </w:r>
      <w:r w:rsidR="00A45FFC">
        <w:t xml:space="preserve">dựa trên </w:t>
      </w:r>
      <w:r w:rsidR="00433210" w:rsidRPr="009730D3">
        <w:t>số hóa, thông minh; (</w:t>
      </w:r>
      <w:r w:rsidR="00BB7391">
        <w:t>5</w:t>
      </w:r>
      <w:r w:rsidR="00433210" w:rsidRPr="009730D3">
        <w:t xml:space="preserve">) Khẩn trương hoàn thiện cơ chế, chính sách </w:t>
      </w:r>
      <w:r w:rsidR="00BB7391">
        <w:t>về</w:t>
      </w:r>
      <w:r w:rsidR="00BB7391" w:rsidRPr="009730D3">
        <w:t xml:space="preserve"> </w:t>
      </w:r>
      <w:r w:rsidR="00433210" w:rsidRPr="009730D3">
        <w:t>chuyển đổi số theo hướng tăng cường phân cấp, phân quyền</w:t>
      </w:r>
      <w:r w:rsidR="00A45FFC">
        <w:t>;</w:t>
      </w:r>
      <w:r w:rsidR="00433210" w:rsidRPr="009730D3">
        <w:t xml:space="preserve"> phát huy tính chủ động, sáng tạo của các cấp gắn với phân bổ nguồn lực phù hợp</w:t>
      </w:r>
      <w:r w:rsidR="00A45FFC">
        <w:t>;</w:t>
      </w:r>
      <w:r w:rsidR="00433210" w:rsidRPr="009730D3">
        <w:t xml:space="preserve"> nâng cao năng lực thực thi và </w:t>
      </w:r>
      <w:r w:rsidR="00433210" w:rsidRPr="00A4456B">
        <w:rPr>
          <w:spacing w:val="2"/>
        </w:rPr>
        <w:t>tăng cường kiểm tra, giám sát, giảm thủ tục phiền hà, sách nhiễu, xóa</w:t>
      </w:r>
      <w:r w:rsidR="00A45FFC" w:rsidRPr="00A4456B">
        <w:rPr>
          <w:spacing w:val="2"/>
        </w:rPr>
        <w:t xml:space="preserve"> cơ chế</w:t>
      </w:r>
      <w:r w:rsidR="00433210" w:rsidRPr="00A4456B">
        <w:rPr>
          <w:spacing w:val="2"/>
        </w:rPr>
        <w:t xml:space="preserve"> </w:t>
      </w:r>
      <w:r w:rsidR="00A45FFC" w:rsidRPr="00A4456B">
        <w:rPr>
          <w:spacing w:val="2"/>
        </w:rPr>
        <w:t>“</w:t>
      </w:r>
      <w:r w:rsidR="00433210" w:rsidRPr="00A4456B">
        <w:rPr>
          <w:spacing w:val="2"/>
        </w:rPr>
        <w:t xml:space="preserve">xin </w:t>
      </w:r>
      <w:r w:rsidR="00A45FFC" w:rsidRPr="00A4456B">
        <w:rPr>
          <w:spacing w:val="2"/>
        </w:rPr>
        <w:t xml:space="preserve">- </w:t>
      </w:r>
      <w:r w:rsidR="00433210" w:rsidRPr="00A4456B">
        <w:rPr>
          <w:spacing w:val="2"/>
        </w:rPr>
        <w:t>cho</w:t>
      </w:r>
      <w:r w:rsidR="00A45FFC" w:rsidRPr="00A4456B">
        <w:rPr>
          <w:spacing w:val="2"/>
        </w:rPr>
        <w:t>”</w:t>
      </w:r>
      <w:r w:rsidR="00433210" w:rsidRPr="00A4456B">
        <w:rPr>
          <w:spacing w:val="2"/>
        </w:rPr>
        <w:t xml:space="preserve"> và phòng chống tiêu cực, tham nhũng.</w:t>
      </w:r>
    </w:p>
    <w:p w14:paraId="5B712E8B" w14:textId="37E499D3" w:rsidR="008B68F9" w:rsidRPr="00A4456B" w:rsidRDefault="00F76366" w:rsidP="00747564">
      <w:pPr>
        <w:tabs>
          <w:tab w:val="left" w:pos="993"/>
        </w:tabs>
        <w:snapToGrid w:val="0"/>
        <w:spacing w:before="80"/>
        <w:ind w:firstLine="567"/>
        <w:jc w:val="both"/>
        <w:rPr>
          <w:b/>
          <w:lang w:val="vi-VN"/>
        </w:rPr>
      </w:pPr>
      <w:r w:rsidRPr="00F76366">
        <w:rPr>
          <w:b/>
        </w:rPr>
        <w:t>II</w:t>
      </w:r>
      <w:r w:rsidR="00E55F4F" w:rsidRPr="00F76366">
        <w:rPr>
          <w:b/>
        </w:rPr>
        <w:t>.</w:t>
      </w:r>
      <w:r w:rsidR="008B68F9" w:rsidRPr="00A4456B">
        <w:rPr>
          <w:b/>
          <w:lang w:val="vi-VN"/>
        </w:rPr>
        <w:t xml:space="preserve"> </w:t>
      </w:r>
      <w:r w:rsidR="00B22AD4" w:rsidRPr="00A4456B">
        <w:rPr>
          <w:b/>
        </w:rPr>
        <w:t>Về một số nhiệm vụ, giải pháp trọng tâm</w:t>
      </w:r>
    </w:p>
    <w:p w14:paraId="08031E49" w14:textId="5B604B48" w:rsidR="00BA7BCC" w:rsidRPr="009730D3" w:rsidRDefault="00433210" w:rsidP="00747564">
      <w:pPr>
        <w:tabs>
          <w:tab w:val="left" w:pos="993"/>
        </w:tabs>
        <w:snapToGrid w:val="0"/>
        <w:spacing w:before="80"/>
        <w:ind w:firstLine="567"/>
        <w:jc w:val="both"/>
      </w:pPr>
      <w:r w:rsidRPr="009730D3">
        <w:t>Y</w:t>
      </w:r>
      <w:r w:rsidR="007107A8" w:rsidRPr="009730D3">
        <w:t xml:space="preserve">êu cầu Bộ trưởng, Trưởng ngành, Chủ tịch </w:t>
      </w:r>
      <w:r w:rsidR="00BA7BCC" w:rsidRPr="009730D3">
        <w:t>Ủy ban nhân dân</w:t>
      </w:r>
      <w:r w:rsidR="007107A8" w:rsidRPr="009730D3">
        <w:t xml:space="preserve"> các cấp </w:t>
      </w:r>
      <w:r w:rsidR="00CC1C2D" w:rsidRPr="009730D3">
        <w:t>m</w:t>
      </w:r>
      <w:r w:rsidR="00656F71" w:rsidRPr="009730D3">
        <w:t>ạnh dạn "tăng tốc", "bứt phá" trong chuyển đổi số với khí thế tiến công mạnh mẽ, phát huy tinh thần 5 "đẩy mạnh", 5 "bảo đảm" gắn với 5 "không"</w:t>
      </w:r>
      <w:r w:rsidRPr="009730D3">
        <w:rPr>
          <w:rStyle w:val="FootnoteReference"/>
        </w:rPr>
        <w:footnoteReference w:id="6"/>
      </w:r>
      <w:r w:rsidR="00CC1C2D" w:rsidRPr="009730D3">
        <w:t>; tập trung triển khai một số nhiệm vụ, giải pháp chủ yếu sau:</w:t>
      </w:r>
    </w:p>
    <w:p w14:paraId="21A3F761" w14:textId="6215719E" w:rsidR="00DA17C3" w:rsidRPr="009730D3" w:rsidRDefault="00D63C7D" w:rsidP="00A4456B">
      <w:pPr>
        <w:widowControl w:val="0"/>
        <w:tabs>
          <w:tab w:val="left" w:pos="993"/>
        </w:tabs>
        <w:snapToGrid w:val="0"/>
        <w:spacing w:before="40"/>
        <w:ind w:firstLine="567"/>
        <w:jc w:val="both"/>
      </w:pPr>
      <w:r>
        <w:t xml:space="preserve">1. </w:t>
      </w:r>
      <w:r w:rsidR="009F17AC" w:rsidRPr="009730D3">
        <w:t>T</w:t>
      </w:r>
      <w:r w:rsidR="00DA17C3" w:rsidRPr="009730D3">
        <w:t xml:space="preserve">iếp tục thống nhất, nâng cao nhận thức, hành động và tổ chức thực hiện của người </w:t>
      </w:r>
      <w:r w:rsidR="00A45FFC">
        <w:t>đứng đầu</w:t>
      </w:r>
      <w:r w:rsidR="00DA17C3" w:rsidRPr="009730D3">
        <w:t xml:space="preserve"> các bộ ngành, địa phương trong chuyển đổi số; theo nguyên tắc "lãnh đạo, chỉ đạo từ trên xuống nhưng tổ chức thực hiện, tháo gỡ vướng mắc phải từ dưới lên".</w:t>
      </w:r>
    </w:p>
    <w:p w14:paraId="408E27D3" w14:textId="0B4B66F4" w:rsidR="00DA17C3" w:rsidRPr="00A4456B" w:rsidRDefault="00D63C7D" w:rsidP="002A1B2F">
      <w:pPr>
        <w:widowControl w:val="0"/>
        <w:tabs>
          <w:tab w:val="left" w:pos="993"/>
        </w:tabs>
        <w:snapToGrid w:val="0"/>
        <w:spacing w:before="40"/>
        <w:ind w:firstLine="567"/>
        <w:jc w:val="both"/>
        <w:rPr>
          <w:spacing w:val="-4"/>
        </w:rPr>
      </w:pPr>
      <w:r w:rsidRPr="00A4456B">
        <w:rPr>
          <w:spacing w:val="-4"/>
        </w:rPr>
        <w:t xml:space="preserve">2. </w:t>
      </w:r>
      <w:r w:rsidR="00DA17C3" w:rsidRPr="00A4456B">
        <w:rPr>
          <w:spacing w:val="-4"/>
        </w:rPr>
        <w:t>Triển khai</w:t>
      </w:r>
      <w:r w:rsidR="00656F71" w:rsidRPr="00A4456B">
        <w:rPr>
          <w:spacing w:val="-4"/>
        </w:rPr>
        <w:t xml:space="preserve"> quyết liệt</w:t>
      </w:r>
      <w:r w:rsidR="00DA17C3" w:rsidRPr="00A4456B">
        <w:rPr>
          <w:spacing w:val="-4"/>
        </w:rPr>
        <w:t xml:space="preserve"> Nghị quyết của Đảng</w:t>
      </w:r>
      <w:r w:rsidR="00755973" w:rsidRPr="00A4456B">
        <w:rPr>
          <w:spacing w:val="-4"/>
        </w:rPr>
        <w:t>, Quốc hội</w:t>
      </w:r>
      <w:r w:rsidR="00CC1C2D" w:rsidRPr="00A4456B">
        <w:rPr>
          <w:spacing w:val="-4"/>
        </w:rPr>
        <w:t xml:space="preserve">, chỉ đạo của Chính phủ, </w:t>
      </w:r>
      <w:r w:rsidR="00CC1C2D" w:rsidRPr="00A4456B">
        <w:rPr>
          <w:spacing w:val="-4"/>
        </w:rPr>
        <w:lastRenderedPageBreak/>
        <w:t>Thủ tướng Chính phủ</w:t>
      </w:r>
      <w:r w:rsidR="00A45FFC" w:rsidRPr="00A4456B">
        <w:rPr>
          <w:spacing w:val="-4"/>
        </w:rPr>
        <w:t>; tập trung đẩy mạnh</w:t>
      </w:r>
      <w:r w:rsidR="00DA17C3" w:rsidRPr="00A4456B">
        <w:rPr>
          <w:spacing w:val="-4"/>
        </w:rPr>
        <w:t xml:space="preserve"> xây dựng, hoàn thiện thể chế, cơ chế, chính sách </w:t>
      </w:r>
      <w:r w:rsidR="00656F71" w:rsidRPr="00A4456B">
        <w:rPr>
          <w:spacing w:val="-4"/>
        </w:rPr>
        <w:t>về</w:t>
      </w:r>
      <w:r w:rsidR="00DA17C3" w:rsidRPr="00A4456B">
        <w:rPr>
          <w:spacing w:val="-4"/>
        </w:rPr>
        <w:t xml:space="preserve"> chuyển đổi số.</w:t>
      </w:r>
    </w:p>
    <w:p w14:paraId="536C3FE5" w14:textId="70508665" w:rsidR="00DA17C3" w:rsidRPr="009730D3" w:rsidRDefault="00D63C7D" w:rsidP="00747564">
      <w:pPr>
        <w:tabs>
          <w:tab w:val="left" w:pos="993"/>
        </w:tabs>
        <w:snapToGrid w:val="0"/>
        <w:spacing w:before="40"/>
        <w:ind w:firstLine="567"/>
        <w:jc w:val="both"/>
      </w:pPr>
      <w:r>
        <w:t xml:space="preserve">3. </w:t>
      </w:r>
      <w:r w:rsidR="00DA17C3" w:rsidRPr="009730D3">
        <w:t>Về phát triển kinh tế số:</w:t>
      </w:r>
    </w:p>
    <w:p w14:paraId="19F17EE1" w14:textId="60638102" w:rsidR="00DA17C3" w:rsidRPr="009730D3" w:rsidRDefault="00D63C7D" w:rsidP="00747564">
      <w:pPr>
        <w:tabs>
          <w:tab w:val="left" w:pos="993"/>
        </w:tabs>
        <w:snapToGrid w:val="0"/>
        <w:spacing w:before="40"/>
        <w:ind w:firstLine="567"/>
        <w:jc w:val="both"/>
      </w:pPr>
      <w:r>
        <w:t xml:space="preserve">a) </w:t>
      </w:r>
      <w:r w:rsidR="00DA17C3" w:rsidRPr="009730D3">
        <w:t>Bộ Thông tin và Truyền thông khẩn thương hoàn thiện</w:t>
      </w:r>
      <w:r w:rsidR="00A45FFC">
        <w:t>,</w:t>
      </w:r>
      <w:r w:rsidR="00DA17C3" w:rsidRPr="009730D3">
        <w:t xml:space="preserve"> trình </w:t>
      </w:r>
      <w:r w:rsidR="00FA62B1" w:rsidRPr="009730D3">
        <w:t>Thủ tướng Chính phủ</w:t>
      </w:r>
      <w:r w:rsidR="00DA17C3" w:rsidRPr="009730D3">
        <w:t xml:space="preserve"> ban hành “Chiến lược Phát triển ngành công nghiệp bán dẫn Việt Nam đến năm 2030”</w:t>
      </w:r>
      <w:r w:rsidR="00BD477B">
        <w:t>, hoàn thành trong tháng 8 năm 2024.</w:t>
      </w:r>
    </w:p>
    <w:p w14:paraId="28E1914E" w14:textId="0A363214" w:rsidR="00DA17C3" w:rsidRPr="00A4456B" w:rsidRDefault="00D63C7D" w:rsidP="00747564">
      <w:pPr>
        <w:tabs>
          <w:tab w:val="left" w:pos="993"/>
        </w:tabs>
        <w:snapToGrid w:val="0"/>
        <w:spacing w:before="40"/>
        <w:ind w:firstLine="567"/>
        <w:jc w:val="both"/>
        <w:rPr>
          <w:spacing w:val="2"/>
        </w:rPr>
      </w:pPr>
      <w:r w:rsidRPr="00A4456B">
        <w:rPr>
          <w:spacing w:val="2"/>
        </w:rPr>
        <w:t xml:space="preserve">b) </w:t>
      </w:r>
      <w:r w:rsidR="00DA17C3" w:rsidRPr="00A4456B">
        <w:rPr>
          <w:spacing w:val="2"/>
        </w:rPr>
        <w:t xml:space="preserve">Ngân hàng Nhà nước Việt Nam sớm hoàn thiện, trình Chính phủ ban hành “Nghị định về Cơ chế thử nghiệm có kiểm soát trong lĩnh vực ngân hàng”; </w:t>
      </w:r>
      <w:r w:rsidR="00A45FFC" w:rsidRPr="00A4456B">
        <w:rPr>
          <w:spacing w:val="2"/>
        </w:rPr>
        <w:t>chủ trì, phối hợp với các bộ, ngành, địa phương đẩy mạnh phát triển ngân hàng số, thanh toán điện tử, thanh toán không dùng tiền mặt (ngân hàng trực tuyến, thanh toán qua Internet, trên điện thoại di động</w:t>
      </w:r>
      <w:r w:rsidR="00A45FFC" w:rsidRPr="00A4456B" w:rsidDel="00BB7120">
        <w:rPr>
          <w:spacing w:val="2"/>
        </w:rPr>
        <w:t xml:space="preserve"> </w:t>
      </w:r>
      <w:r w:rsidR="00A45FFC" w:rsidRPr="00A4456B">
        <w:rPr>
          <w:spacing w:val="2"/>
        </w:rPr>
        <w:t>…).</w:t>
      </w:r>
      <w:r w:rsidR="00B22AD4" w:rsidRPr="00A4456B">
        <w:rPr>
          <w:spacing w:val="2"/>
        </w:rPr>
        <w:t xml:space="preserve"> </w:t>
      </w:r>
    </w:p>
    <w:p w14:paraId="6FBF1402" w14:textId="355104A9" w:rsidR="00DA17C3" w:rsidRPr="00A4456B" w:rsidRDefault="00D63C7D" w:rsidP="00747564">
      <w:pPr>
        <w:tabs>
          <w:tab w:val="left" w:pos="993"/>
        </w:tabs>
        <w:snapToGrid w:val="0"/>
        <w:spacing w:before="40"/>
        <w:ind w:firstLine="567"/>
        <w:jc w:val="both"/>
        <w:rPr>
          <w:spacing w:val="-4"/>
        </w:rPr>
      </w:pPr>
      <w:r w:rsidRPr="00A4456B">
        <w:rPr>
          <w:spacing w:val="-4"/>
        </w:rPr>
        <w:t xml:space="preserve">c) </w:t>
      </w:r>
      <w:r w:rsidR="00A45FFC" w:rsidRPr="00A4456B">
        <w:rPr>
          <w:spacing w:val="-4"/>
        </w:rPr>
        <w:t xml:space="preserve">Bộ Công Thương khẩn trương nghiên cứu, đề xuất sửa đổi luật và văn bản liên quan đến thương mại điện tử; nghiên cứu xây dựng Chiến lược phát triển thương mại điện tử nhằm quản lý, phát triển các nền tảng thương mại điện tử trong nước, xuyên biên giới, bảo vệ quyền và lợi ích hợp pháp của người </w:t>
      </w:r>
      <w:r w:rsidRPr="00A4456B">
        <w:rPr>
          <w:spacing w:val="-4"/>
        </w:rPr>
        <w:t>dân và doanh nghiệp</w:t>
      </w:r>
      <w:r w:rsidR="00DA17C3" w:rsidRPr="00A4456B">
        <w:rPr>
          <w:spacing w:val="-4"/>
        </w:rPr>
        <w:t>.</w:t>
      </w:r>
    </w:p>
    <w:p w14:paraId="7A3917D8" w14:textId="49C25D06" w:rsidR="00DA17C3" w:rsidRPr="009730D3" w:rsidRDefault="00D63C7D" w:rsidP="00747564">
      <w:pPr>
        <w:tabs>
          <w:tab w:val="left" w:pos="993"/>
        </w:tabs>
        <w:snapToGrid w:val="0"/>
        <w:spacing w:before="40"/>
        <w:ind w:firstLine="567"/>
        <w:jc w:val="both"/>
      </w:pPr>
      <w:r>
        <w:t xml:space="preserve">d) </w:t>
      </w:r>
      <w:r w:rsidR="00DA17C3" w:rsidRPr="009730D3">
        <w:t>Bộ Tài chính khẩn trương hoàn thiện</w:t>
      </w:r>
      <w:r w:rsidR="00A45FFC">
        <w:t>,</w:t>
      </w:r>
      <w:r w:rsidR="00DA17C3" w:rsidRPr="009730D3">
        <w:t xml:space="preserve"> trình Chính phủ ban hành Nghị định sửa đổi Nghị định số 123/2020/NĐ-CP</w:t>
      </w:r>
      <w:r w:rsidR="00A45FFC">
        <w:t xml:space="preserve"> ngày 19 tháng 10 năm 2020</w:t>
      </w:r>
      <w:r w:rsidR="0092449F">
        <w:t xml:space="preserve">, </w:t>
      </w:r>
      <w:r w:rsidR="000D6120">
        <w:t>bảo đảm</w:t>
      </w:r>
      <w:r w:rsidR="00DA17C3" w:rsidRPr="009730D3">
        <w:t xml:space="preserve"> áp dụng hóa đơn điện tử đối với các giao dịch thương mại điện tử và các hoạt động livestream, dịch vụ ăn uống...</w:t>
      </w:r>
    </w:p>
    <w:p w14:paraId="4406A212" w14:textId="434F3634" w:rsidR="009F17AC" w:rsidRPr="009730D3" w:rsidRDefault="00D63C7D" w:rsidP="00747564">
      <w:pPr>
        <w:tabs>
          <w:tab w:val="left" w:pos="993"/>
        </w:tabs>
        <w:snapToGrid w:val="0"/>
        <w:spacing w:before="40"/>
        <w:ind w:firstLine="567"/>
        <w:jc w:val="both"/>
      </w:pPr>
      <w:r>
        <w:t xml:space="preserve">4. </w:t>
      </w:r>
      <w:r w:rsidR="00DA17C3" w:rsidRPr="009730D3">
        <w:t xml:space="preserve">Về dịch vụ công trực tuyến: </w:t>
      </w:r>
    </w:p>
    <w:p w14:paraId="0D3D6C4A" w14:textId="1AE73EDC" w:rsidR="00AA5384" w:rsidRDefault="00DA17C3" w:rsidP="00747564">
      <w:pPr>
        <w:tabs>
          <w:tab w:val="left" w:pos="993"/>
        </w:tabs>
        <w:snapToGrid w:val="0"/>
        <w:spacing w:before="40"/>
        <w:ind w:firstLine="567"/>
        <w:jc w:val="both"/>
      </w:pPr>
      <w:r w:rsidRPr="009730D3">
        <w:t xml:space="preserve">Các bộ, ngành, địa phương đẩy nhanh tiến độ số hóa hồ sơ, kết quả giải quyết thủ tục hành chính; </w:t>
      </w:r>
      <w:r w:rsidR="00AA5384">
        <w:t xml:space="preserve">tập </w:t>
      </w:r>
      <w:r w:rsidR="00AA5384" w:rsidRPr="009730D3">
        <w:t>trung triển khai phấn đấu đến hết năm 2024 đạt 80% dịch vụ công trực tuyến toàn trình, 40% dân số trưởng thành sử dụng dịch vụ công trực tuyến, 90% người dân, doanh nghiệp hài lòng trong giải quyết thủ tục hành chính; đến năm 2025 đạt 100% hồ sơ giải quyết thủ tục hành chính được gắn định danh cá nhân.</w:t>
      </w:r>
    </w:p>
    <w:p w14:paraId="77AB7BCF" w14:textId="218B4089" w:rsidR="009F17AC" w:rsidRPr="009730D3" w:rsidRDefault="00D63C7D" w:rsidP="00747564">
      <w:pPr>
        <w:tabs>
          <w:tab w:val="left" w:pos="993"/>
        </w:tabs>
        <w:snapToGrid w:val="0"/>
        <w:spacing w:before="80"/>
        <w:ind w:firstLine="567"/>
        <w:jc w:val="both"/>
      </w:pPr>
      <w:r>
        <w:t xml:space="preserve">5. </w:t>
      </w:r>
      <w:r w:rsidR="009F17AC" w:rsidRPr="009730D3">
        <w:t>V</w:t>
      </w:r>
      <w:r w:rsidR="00DA17C3" w:rsidRPr="009730D3">
        <w:t>ề hạ tầng</w:t>
      </w:r>
      <w:r w:rsidR="009F17AC" w:rsidRPr="009730D3">
        <w:t xml:space="preserve"> số:</w:t>
      </w:r>
    </w:p>
    <w:p w14:paraId="0EBB6358" w14:textId="76379A43" w:rsidR="00CB0EC2" w:rsidRPr="009730D3" w:rsidRDefault="009F17AC" w:rsidP="00747564">
      <w:pPr>
        <w:tabs>
          <w:tab w:val="left" w:pos="993"/>
        </w:tabs>
        <w:snapToGrid w:val="0"/>
        <w:spacing w:before="80"/>
        <w:ind w:firstLine="567"/>
        <w:jc w:val="both"/>
      </w:pPr>
      <w:r w:rsidRPr="009730D3">
        <w:t>T</w:t>
      </w:r>
      <w:r w:rsidR="00DA17C3" w:rsidRPr="009730D3">
        <w:t xml:space="preserve">hời gian qua, </w:t>
      </w:r>
      <w:r w:rsidRPr="009730D3">
        <w:t>Chính phủ</w:t>
      </w:r>
      <w:r w:rsidR="00DA17C3" w:rsidRPr="009730D3">
        <w:t xml:space="preserve"> đã chú trọng đầu tư cho phát triển kết cấu hạ tầng giao thông quan trọng (như</w:t>
      </w:r>
      <w:r w:rsidR="00124535">
        <w:t>:</w:t>
      </w:r>
      <w:r w:rsidR="00DA17C3" w:rsidRPr="009730D3">
        <w:t xml:space="preserve"> </w:t>
      </w:r>
      <w:r w:rsidR="00DA17C3" w:rsidRPr="00B704CF">
        <w:t>đ</w:t>
      </w:r>
      <w:r w:rsidR="00DA17C3" w:rsidRPr="009730D3">
        <w:t xml:space="preserve">ường bộ cao tốc, cảng biển, cảng hàng không...); thời gian tới, </w:t>
      </w:r>
      <w:r w:rsidR="0096015F">
        <w:t xml:space="preserve">các bộ, ngành, địa phương </w:t>
      </w:r>
      <w:r w:rsidR="00DA17C3" w:rsidRPr="009730D3">
        <w:t xml:space="preserve">phải </w:t>
      </w:r>
      <w:r w:rsidR="000E2FB7">
        <w:t>tập trung</w:t>
      </w:r>
      <w:r w:rsidR="00DA17C3" w:rsidRPr="009730D3">
        <w:t xml:space="preserve"> đầu tư cho phát triển </w:t>
      </w:r>
      <w:r w:rsidR="00AF00D2" w:rsidRPr="009730D3">
        <w:t>hạ tầng số</w:t>
      </w:r>
      <w:r w:rsidR="00AF00D2">
        <w:t>,</w:t>
      </w:r>
      <w:r w:rsidR="00AF00D2" w:rsidRPr="009730D3">
        <w:t xml:space="preserve"> </w:t>
      </w:r>
      <w:r w:rsidR="00AF00D2">
        <w:t>hạ tầng viễn thông, các tuyến cáp quang biển mới</w:t>
      </w:r>
      <w:r w:rsidR="00DA17C3" w:rsidRPr="009730D3">
        <w:t xml:space="preserve"> tương xứng tầm vóc, tầm quan trọng</w:t>
      </w:r>
      <w:r w:rsidR="004505C7">
        <w:t xml:space="preserve"> với</w:t>
      </w:r>
      <w:r w:rsidR="00DA17C3" w:rsidRPr="009730D3">
        <w:t xml:space="preserve"> quan điểm là "hạ tầng số phải phát triển, đi trước một bước".</w:t>
      </w:r>
    </w:p>
    <w:p w14:paraId="12283C3F" w14:textId="22421313" w:rsidR="009F17AC" w:rsidRPr="009730D3" w:rsidRDefault="00B37603" w:rsidP="00747564">
      <w:pPr>
        <w:tabs>
          <w:tab w:val="left" w:pos="993"/>
        </w:tabs>
        <w:snapToGrid w:val="0"/>
        <w:spacing w:before="80"/>
        <w:ind w:firstLine="567"/>
        <w:jc w:val="both"/>
      </w:pPr>
      <w:r>
        <w:t xml:space="preserve">6. </w:t>
      </w:r>
      <w:r w:rsidR="009F17AC" w:rsidRPr="009730D3">
        <w:t>Về triển khai Đề án 06</w:t>
      </w:r>
      <w:r w:rsidR="00656F71" w:rsidRPr="009730D3">
        <w:t>:</w:t>
      </w:r>
    </w:p>
    <w:p w14:paraId="29E0DF81" w14:textId="4707368B" w:rsidR="007C5A7E" w:rsidRPr="00A4456B" w:rsidRDefault="00B37603" w:rsidP="00747564">
      <w:pPr>
        <w:tabs>
          <w:tab w:val="left" w:pos="993"/>
        </w:tabs>
        <w:snapToGrid w:val="0"/>
        <w:spacing w:before="80"/>
        <w:ind w:firstLine="567"/>
        <w:jc w:val="both"/>
        <w:rPr>
          <w:spacing w:val="2"/>
        </w:rPr>
      </w:pPr>
      <w:r w:rsidRPr="00A4456B">
        <w:rPr>
          <w:spacing w:val="2"/>
        </w:rPr>
        <w:t xml:space="preserve">a) </w:t>
      </w:r>
      <w:r w:rsidR="007C5A7E" w:rsidRPr="00A4456B">
        <w:rPr>
          <w:spacing w:val="2"/>
        </w:rPr>
        <w:t xml:space="preserve">Bộ trưởng, Chủ tịch </w:t>
      </w:r>
      <w:r w:rsidR="007C5A7E" w:rsidRPr="00A4456B">
        <w:rPr>
          <w:spacing w:val="2"/>
          <w:lang w:val="vi-VN"/>
        </w:rPr>
        <w:t xml:space="preserve">Ủy ban nhân dân </w:t>
      </w:r>
      <w:r w:rsidR="007C5A7E" w:rsidRPr="00A4456B">
        <w:rPr>
          <w:spacing w:val="2"/>
        </w:rPr>
        <w:t xml:space="preserve">các tỉnh, thành phố trực thuộc </w:t>
      </w:r>
      <w:r w:rsidR="00BD477B">
        <w:rPr>
          <w:spacing w:val="2"/>
        </w:rPr>
        <w:t>t</w:t>
      </w:r>
      <w:r w:rsidR="007C5A7E" w:rsidRPr="00A4456B">
        <w:rPr>
          <w:spacing w:val="2"/>
        </w:rPr>
        <w:t>rung ương thống nhất nhận thức và đảm bảo nguyên tắc “5 vấn đề - 4 xuyên suốt - 3 giá trị - 2 mục tiêu - 1 quyết tâm”</w:t>
      </w:r>
      <w:r w:rsidR="007C5A7E" w:rsidRPr="00A4456B">
        <w:rPr>
          <w:rStyle w:val="FootnoteReference"/>
          <w:spacing w:val="2"/>
        </w:rPr>
        <w:footnoteReference w:id="7"/>
      </w:r>
      <w:r w:rsidR="007C5A7E" w:rsidRPr="00A4456B">
        <w:rPr>
          <w:spacing w:val="2"/>
        </w:rPr>
        <w:t xml:space="preserve"> để triển khai Đề án 06/CP, thúc đẩy chuyển đổi số quốc gia một cách xuyên suốt, hiệu quả.</w:t>
      </w:r>
    </w:p>
    <w:p w14:paraId="6F81DAFC" w14:textId="1DB290E6" w:rsidR="00A65872" w:rsidRDefault="00B37603" w:rsidP="002A1B2F">
      <w:pPr>
        <w:widowControl w:val="0"/>
        <w:tabs>
          <w:tab w:val="left" w:pos="993"/>
        </w:tabs>
        <w:snapToGrid w:val="0"/>
        <w:spacing w:before="80"/>
        <w:ind w:firstLine="567"/>
        <w:jc w:val="both"/>
      </w:pPr>
      <w:r>
        <w:t xml:space="preserve">b) </w:t>
      </w:r>
      <w:r w:rsidR="00A65872">
        <w:t xml:space="preserve">Các bộ, ngành </w:t>
      </w:r>
      <w:r w:rsidR="00B551FF">
        <w:t>r</w:t>
      </w:r>
      <w:r w:rsidR="00A65872">
        <w:t>à soát các hệ thống thông tin, cơ sở dữ liệu</w:t>
      </w:r>
      <w:r w:rsidR="00B551FF">
        <w:t>,</w:t>
      </w:r>
      <w:r w:rsidR="00A65872">
        <w:t xml:space="preserve"> phối hợp </w:t>
      </w:r>
      <w:r w:rsidR="00B551FF">
        <w:t xml:space="preserve">với </w:t>
      </w:r>
      <w:r w:rsidR="00A65872">
        <w:lastRenderedPageBreak/>
        <w:t>Bộ Công an triển khai phương án sử dụng hạ tầng của Trung tâm dữ liệu quốc gia, bảo đảm tập trung, an ninh, an toàn và kết nối, chia sẻ phục vụ các nhiệm vụ chung của Chính phủ về chuyển đổi số, phát triển kinh tế</w:t>
      </w:r>
      <w:r w:rsidR="003415D5">
        <w:t xml:space="preserve"> - </w:t>
      </w:r>
      <w:r w:rsidR="00A65872">
        <w:t>xã hội.</w:t>
      </w:r>
    </w:p>
    <w:p w14:paraId="63BAE7A9" w14:textId="666D8598" w:rsidR="00A65872" w:rsidRDefault="00B37603" w:rsidP="00747564">
      <w:pPr>
        <w:tabs>
          <w:tab w:val="left" w:pos="993"/>
        </w:tabs>
        <w:snapToGrid w:val="0"/>
        <w:spacing w:before="80"/>
        <w:ind w:firstLine="567"/>
        <w:jc w:val="both"/>
      </w:pPr>
      <w:r>
        <w:t xml:space="preserve">c) </w:t>
      </w:r>
      <w:r w:rsidR="00A65872" w:rsidRPr="00747564">
        <w:rPr>
          <w:spacing w:val="-2"/>
        </w:rPr>
        <w:t>Các địa phương khẩn trương thực hiện điều chỉnh Hệ thống thông tin giải quyết thủ tục hành chính để kết nối với phần mềm cung cấp dịch vụ công liên thông theo Nghị định số 63/2024/NĐ-CP ngày 10 tháng 6 năm 2024 của Chính phủ</w:t>
      </w:r>
      <w:r w:rsidR="00A65872">
        <w:rPr>
          <w:rStyle w:val="FootnoteReference"/>
        </w:rPr>
        <w:footnoteReference w:id="8"/>
      </w:r>
      <w:r w:rsidR="00A65872">
        <w:t>.</w:t>
      </w:r>
    </w:p>
    <w:p w14:paraId="7761D57A" w14:textId="12AB0159" w:rsidR="009F17AC" w:rsidRDefault="00B37603" w:rsidP="00747564">
      <w:pPr>
        <w:tabs>
          <w:tab w:val="left" w:pos="993"/>
        </w:tabs>
        <w:snapToGrid w:val="0"/>
        <w:spacing w:before="80"/>
        <w:ind w:firstLine="567"/>
        <w:jc w:val="both"/>
      </w:pPr>
      <w:r w:rsidRPr="00A4456B">
        <w:rPr>
          <w:spacing w:val="4"/>
        </w:rPr>
        <w:t xml:space="preserve">d) </w:t>
      </w:r>
      <w:r w:rsidR="009F17AC" w:rsidRPr="00A4456B">
        <w:rPr>
          <w:spacing w:val="4"/>
        </w:rPr>
        <w:t>Bộ Công an</w:t>
      </w:r>
      <w:r w:rsidR="00F76916" w:rsidRPr="00A4456B">
        <w:rPr>
          <w:spacing w:val="4"/>
        </w:rPr>
        <w:t>: (1)</w:t>
      </w:r>
      <w:r w:rsidR="009F17AC" w:rsidRPr="00A4456B">
        <w:rPr>
          <w:spacing w:val="4"/>
        </w:rPr>
        <w:t xml:space="preserve"> </w:t>
      </w:r>
      <w:r w:rsidR="00F76916" w:rsidRPr="00A4456B">
        <w:rPr>
          <w:spacing w:val="4"/>
        </w:rPr>
        <w:t xml:space="preserve">Khẩn </w:t>
      </w:r>
      <w:r w:rsidR="009F17AC" w:rsidRPr="00A4456B">
        <w:rPr>
          <w:spacing w:val="4"/>
        </w:rPr>
        <w:t xml:space="preserve">trương </w:t>
      </w:r>
      <w:r w:rsidR="0018245D" w:rsidRPr="00A4456B">
        <w:rPr>
          <w:spacing w:val="4"/>
        </w:rPr>
        <w:t xml:space="preserve">xây dựng dự án </w:t>
      </w:r>
      <w:r w:rsidR="003B1FB4" w:rsidRPr="00A4456B">
        <w:rPr>
          <w:spacing w:val="4"/>
        </w:rPr>
        <w:t>Luật Dữ liệu để trình Quốc hội cho ý kiến tại kỳ họp thứ 8 và dự án Luật Bảo vệ dữ liệu cá nhân để trình Quốc hội cho ý kiến tại kỳ họp thứ 9</w:t>
      </w:r>
      <w:r w:rsidR="00900DE9" w:rsidRPr="00A4456B">
        <w:rPr>
          <w:spacing w:val="4"/>
        </w:rPr>
        <w:t xml:space="preserve"> Quốc hội khóa XV</w:t>
      </w:r>
      <w:r w:rsidR="009F17AC" w:rsidRPr="00A4456B">
        <w:rPr>
          <w:spacing w:val="4"/>
        </w:rPr>
        <w:t xml:space="preserve">; </w:t>
      </w:r>
      <w:r w:rsidR="00F76916" w:rsidRPr="00A4456B">
        <w:rPr>
          <w:spacing w:val="4"/>
        </w:rPr>
        <w:t>(</w:t>
      </w:r>
      <w:r w:rsidR="00B704CF" w:rsidRPr="00A4456B">
        <w:rPr>
          <w:spacing w:val="4"/>
        </w:rPr>
        <w:t>2</w:t>
      </w:r>
      <w:r w:rsidR="00F76916" w:rsidRPr="00A4456B">
        <w:rPr>
          <w:spacing w:val="4"/>
        </w:rPr>
        <w:t xml:space="preserve">) Phối </w:t>
      </w:r>
      <w:r w:rsidR="009F17AC" w:rsidRPr="00A4456B">
        <w:rPr>
          <w:spacing w:val="4"/>
        </w:rPr>
        <w:t>hợp với các bộ, ngà</w:t>
      </w:r>
      <w:r w:rsidR="009F17AC" w:rsidRPr="009730D3">
        <w:t xml:space="preserve">nh, địa phương xác định lộ trình để đưa các tiện ích thiết yếu lên ứng dụng VNeID, nhất là hoàn thành lý lịch tư pháp, sổ sức khỏe điện tử, giấy khai sinh, kết hôn... để người dân trên cả nước được sử dụng, thụ hưởng, hoàn thành trước </w:t>
      </w:r>
      <w:r w:rsidR="00FD3838" w:rsidRPr="009730D3">
        <w:t xml:space="preserve">ngày </w:t>
      </w:r>
      <w:r w:rsidR="009F17AC" w:rsidRPr="009730D3">
        <w:t>31</w:t>
      </w:r>
      <w:r w:rsidR="00FD3838" w:rsidRPr="009730D3">
        <w:t xml:space="preserve"> tháng </w:t>
      </w:r>
      <w:r w:rsidR="009F17AC" w:rsidRPr="009730D3">
        <w:t>12</w:t>
      </w:r>
      <w:r w:rsidR="00FD3838" w:rsidRPr="009730D3">
        <w:t xml:space="preserve"> năm </w:t>
      </w:r>
      <w:r w:rsidR="009F17AC" w:rsidRPr="009730D3">
        <w:t>2024.</w:t>
      </w:r>
    </w:p>
    <w:p w14:paraId="3D2CD343" w14:textId="770F0F58" w:rsidR="009F17AC" w:rsidRPr="009730D3" w:rsidRDefault="00B37603" w:rsidP="00747564">
      <w:pPr>
        <w:tabs>
          <w:tab w:val="left" w:pos="993"/>
        </w:tabs>
        <w:snapToGrid w:val="0"/>
        <w:spacing w:before="80"/>
        <w:ind w:firstLine="567"/>
        <w:jc w:val="both"/>
      </w:pPr>
      <w:r>
        <w:t xml:space="preserve">7. </w:t>
      </w:r>
      <w:r w:rsidR="009F17AC" w:rsidRPr="009730D3">
        <w:t>Về phát triển nền tảng số, dữ liệu số, nhân lực số</w:t>
      </w:r>
      <w:r w:rsidR="00546DB1" w:rsidRPr="009730D3">
        <w:t>:</w:t>
      </w:r>
    </w:p>
    <w:p w14:paraId="0D18CD1A" w14:textId="17CC9743" w:rsidR="00A65872" w:rsidRPr="00A4456B" w:rsidRDefault="00B37603" w:rsidP="00747564">
      <w:pPr>
        <w:tabs>
          <w:tab w:val="left" w:pos="993"/>
        </w:tabs>
        <w:snapToGrid w:val="0"/>
        <w:spacing w:before="80"/>
        <w:ind w:firstLine="567"/>
        <w:jc w:val="both"/>
        <w:rPr>
          <w:spacing w:val="-2"/>
        </w:rPr>
      </w:pPr>
      <w:r w:rsidRPr="00A4456B">
        <w:rPr>
          <w:spacing w:val="-2"/>
        </w:rPr>
        <w:t xml:space="preserve">a) </w:t>
      </w:r>
      <w:r w:rsidR="00A65872" w:rsidRPr="00A4456B">
        <w:rPr>
          <w:spacing w:val="-2"/>
        </w:rPr>
        <w:t>Các bộ, ngành, địa phương hàng năm rà soát, đánh giá, tăng cường đào tạo nhân lực công nghệ thông tin, kỹ năng số, an ninh an toàn thông tin trên nền tảng trực tuyến, cắt giảm chi phí đào tạo truyền thống</w:t>
      </w:r>
      <w:r w:rsidR="00760E9B" w:rsidRPr="00A4456B">
        <w:rPr>
          <w:spacing w:val="-2"/>
        </w:rPr>
        <w:t xml:space="preserve">; </w:t>
      </w:r>
      <w:r w:rsidR="00A65872" w:rsidRPr="00A4456B">
        <w:rPr>
          <w:spacing w:val="-2"/>
        </w:rPr>
        <w:t>đẩy mạnh xây dựng nền tảng số, cơ sở dữ liệu của ngành, địa phương và kết nối với cơ sở dữ liệu quốc gia.</w:t>
      </w:r>
    </w:p>
    <w:p w14:paraId="7BF74325" w14:textId="1ED39539" w:rsidR="009F17AC" w:rsidRPr="00A4456B" w:rsidRDefault="00B37603" w:rsidP="00747564">
      <w:pPr>
        <w:tabs>
          <w:tab w:val="left" w:pos="993"/>
        </w:tabs>
        <w:snapToGrid w:val="0"/>
        <w:spacing w:before="80"/>
        <w:ind w:firstLine="567"/>
        <w:jc w:val="both"/>
        <w:rPr>
          <w:spacing w:val="-4"/>
        </w:rPr>
      </w:pPr>
      <w:r w:rsidRPr="00A4456B">
        <w:rPr>
          <w:spacing w:val="-4"/>
        </w:rPr>
        <w:t xml:space="preserve">b) </w:t>
      </w:r>
      <w:r w:rsidR="009F17AC" w:rsidRPr="00A4456B">
        <w:rPr>
          <w:spacing w:val="-4"/>
        </w:rPr>
        <w:t>Bộ Kế hoạch và Đầu tư khẩn trương hoàn thiện, trình Thủ tướng Chính phủ ban hành Đề án "Phát triển nguồn nhân lực ngành công nghiệp bán dẫn đến năm 2030, định hướng đến năm 2045".</w:t>
      </w:r>
    </w:p>
    <w:p w14:paraId="27B08065" w14:textId="2D84FB39" w:rsidR="009F17AC" w:rsidRPr="009730D3" w:rsidRDefault="00B37603" w:rsidP="00747564">
      <w:pPr>
        <w:tabs>
          <w:tab w:val="left" w:pos="993"/>
        </w:tabs>
        <w:snapToGrid w:val="0"/>
        <w:spacing w:before="80"/>
        <w:ind w:firstLine="567"/>
        <w:jc w:val="both"/>
      </w:pPr>
      <w:r>
        <w:t xml:space="preserve">8. </w:t>
      </w:r>
      <w:r w:rsidR="009F17AC" w:rsidRPr="009730D3">
        <w:t>Về an ninh</w:t>
      </w:r>
      <w:r w:rsidR="00546DB1" w:rsidRPr="009730D3">
        <w:t xml:space="preserve"> mạng</w:t>
      </w:r>
      <w:r w:rsidR="009F17AC" w:rsidRPr="009730D3">
        <w:t>, an toàn thông tin</w:t>
      </w:r>
      <w:r w:rsidR="00546DB1" w:rsidRPr="009730D3">
        <w:t xml:space="preserve"> mạng:</w:t>
      </w:r>
    </w:p>
    <w:p w14:paraId="7C9610AC" w14:textId="4A07C69D" w:rsidR="009F17AC" w:rsidRPr="009730D3" w:rsidRDefault="00B37603" w:rsidP="00747564">
      <w:pPr>
        <w:tabs>
          <w:tab w:val="left" w:pos="993"/>
        </w:tabs>
        <w:snapToGrid w:val="0"/>
        <w:spacing w:before="80"/>
        <w:ind w:firstLine="567"/>
        <w:jc w:val="both"/>
      </w:pPr>
      <w:r>
        <w:t xml:space="preserve">a) </w:t>
      </w:r>
      <w:r w:rsidR="00546DB1" w:rsidRPr="009730D3">
        <w:t xml:space="preserve">Các bộ, ngành, địa phương khẩn trương hoàn thành phê duyệt hồ sơ đề xuất cấp độ chậm nhất trong tháng 9 năm 2024, triển khai đầy đủ phương án bảo đảm an toàn thông tin theo hồ sơ đề xuất cấp độ được phê duyệt chậm nhất trong tháng 12 năm 2024 theo chỉ đạo </w:t>
      </w:r>
      <w:r w:rsidR="00546DB1" w:rsidRPr="00A4456B">
        <w:rPr>
          <w:spacing w:val="-4"/>
        </w:rPr>
        <w:t>của Thủ tướng Chính phủ tại Chỉ thị số 09/CT-TTg ngày 23</w:t>
      </w:r>
      <w:r w:rsidR="00FD3838" w:rsidRPr="00A4456B">
        <w:rPr>
          <w:spacing w:val="-4"/>
        </w:rPr>
        <w:t xml:space="preserve"> tháng </w:t>
      </w:r>
      <w:r w:rsidR="00546DB1" w:rsidRPr="00A4456B">
        <w:rPr>
          <w:spacing w:val="-4"/>
        </w:rPr>
        <w:t>02</w:t>
      </w:r>
      <w:r w:rsidR="00FD3838" w:rsidRPr="00A4456B">
        <w:rPr>
          <w:spacing w:val="-4"/>
        </w:rPr>
        <w:t xml:space="preserve"> năm </w:t>
      </w:r>
      <w:r w:rsidR="00546DB1" w:rsidRPr="00A4456B">
        <w:rPr>
          <w:spacing w:val="-4"/>
        </w:rPr>
        <w:t>2024 v</w:t>
      </w:r>
      <w:r w:rsidR="00546DB1" w:rsidRPr="009730D3">
        <w:t>ề tuân thủ quy định pháp luật và tăng cường bảo đảm an toàn hệ thống thông tin theo cấp độ; rà soát, nâng cấp, triển khai các giải pháp an toàn thông tin các hệ thống thông tin thuộc trách nhiệm quản lý theo hướng dẫn của Bộ Thông tin và Truyền thông</w:t>
      </w:r>
      <w:r w:rsidR="009F17AC" w:rsidRPr="009730D3">
        <w:t>.</w:t>
      </w:r>
    </w:p>
    <w:p w14:paraId="008869DA" w14:textId="7757BD3D" w:rsidR="009F17AC" w:rsidRDefault="00B37603" w:rsidP="00747564">
      <w:pPr>
        <w:tabs>
          <w:tab w:val="left" w:pos="993"/>
        </w:tabs>
        <w:snapToGrid w:val="0"/>
        <w:spacing w:before="80"/>
        <w:ind w:firstLine="567"/>
        <w:jc w:val="both"/>
      </w:pPr>
      <w:r>
        <w:t xml:space="preserve">b) </w:t>
      </w:r>
      <w:r w:rsidR="009F17AC" w:rsidRPr="009730D3">
        <w:t xml:space="preserve">Bộ Công an chủ trì, phối hợp với Bộ Quốc phòng, Bộ Thông tin và Truyền thông tăng cường phối hợp, thường xuyên đánh giá, hướng dẫn, giám sát, bảo vệ hệ thống thông tin, cơ sở dữ liệu quốc gia, </w:t>
      </w:r>
      <w:r w:rsidR="00BF3A87">
        <w:t xml:space="preserve">cơ sở dữ liệu </w:t>
      </w:r>
      <w:r w:rsidR="009F17AC" w:rsidRPr="009730D3">
        <w:t>chuyên ngành.</w:t>
      </w:r>
    </w:p>
    <w:p w14:paraId="70AD756A" w14:textId="7C03C93D" w:rsidR="00CB2448" w:rsidRDefault="00B37603" w:rsidP="00747564">
      <w:pPr>
        <w:tabs>
          <w:tab w:val="left" w:pos="993"/>
        </w:tabs>
        <w:snapToGrid w:val="0"/>
        <w:spacing w:before="80"/>
        <w:ind w:firstLine="567"/>
        <w:jc w:val="both"/>
      </w:pPr>
      <w:r>
        <w:t xml:space="preserve">9. </w:t>
      </w:r>
      <w:r w:rsidR="00CB2448">
        <w:t>Về bảo đảm nguồn lực:</w:t>
      </w:r>
    </w:p>
    <w:p w14:paraId="464512E2" w14:textId="384C2192" w:rsidR="00ED23D9" w:rsidRDefault="00B37603" w:rsidP="00747564">
      <w:pPr>
        <w:tabs>
          <w:tab w:val="left" w:pos="993"/>
        </w:tabs>
        <w:snapToGrid w:val="0"/>
        <w:spacing w:before="80"/>
        <w:ind w:firstLine="567"/>
        <w:jc w:val="both"/>
      </w:pPr>
      <w:r>
        <w:t xml:space="preserve">a) </w:t>
      </w:r>
      <w:r w:rsidR="00CB2448">
        <w:t>Bộ Kế hoạch và Đầu tư, Bộ Thông tin và Truyền thông phối hợp, nghiên cứu đầu tư phù hợp, hiệu quả, tiết kiệm cho phát triển hạ tầng số, nền tảng số, dữ liệu số từ nguồn vốn kế hoạch đầu tư trung hạn giai đoạn 2026</w:t>
      </w:r>
      <w:r w:rsidR="004B1D49">
        <w:t xml:space="preserve"> </w:t>
      </w:r>
      <w:r w:rsidR="00CB2448">
        <w:t>-</w:t>
      </w:r>
      <w:r w:rsidR="004B1D49">
        <w:t xml:space="preserve"> </w:t>
      </w:r>
      <w:r w:rsidR="00CB2448">
        <w:t>2030</w:t>
      </w:r>
      <w:r w:rsidR="00ED23D9">
        <w:t>.</w:t>
      </w:r>
    </w:p>
    <w:p w14:paraId="4C5F71E9" w14:textId="24F58B23" w:rsidR="00CB2448" w:rsidRPr="002A1B2F" w:rsidRDefault="00B37603" w:rsidP="002A1B2F">
      <w:pPr>
        <w:widowControl w:val="0"/>
        <w:tabs>
          <w:tab w:val="left" w:pos="993"/>
        </w:tabs>
        <w:snapToGrid w:val="0"/>
        <w:spacing w:before="80"/>
        <w:ind w:firstLine="567"/>
        <w:jc w:val="both"/>
        <w:rPr>
          <w:spacing w:val="-6"/>
        </w:rPr>
      </w:pPr>
      <w:r w:rsidRPr="002A1B2F">
        <w:rPr>
          <w:spacing w:val="-6"/>
        </w:rPr>
        <w:t xml:space="preserve">b) </w:t>
      </w:r>
      <w:r w:rsidR="00CB2448" w:rsidRPr="002A1B2F">
        <w:rPr>
          <w:spacing w:val="-6"/>
        </w:rPr>
        <w:t>Bộ Tài chính tổng hợp</w:t>
      </w:r>
      <w:r w:rsidR="00ED23D9" w:rsidRPr="002A1B2F">
        <w:rPr>
          <w:spacing w:val="-6"/>
        </w:rPr>
        <w:t>,</w:t>
      </w:r>
      <w:r w:rsidR="00CB2448" w:rsidRPr="002A1B2F">
        <w:rPr>
          <w:spacing w:val="-6"/>
        </w:rPr>
        <w:t xml:space="preserve"> trình cấp có thẩm quyền phân bổ ngân sách chi thường xuyên cho chuyển đổi số và Đề án 06 bảo đảm theo đúng quy định của pháp luật. </w:t>
      </w:r>
    </w:p>
    <w:p w14:paraId="4B8DDEA9" w14:textId="7AE78737" w:rsidR="006758C9" w:rsidRPr="009730D3" w:rsidRDefault="00B37603" w:rsidP="00747564">
      <w:pPr>
        <w:tabs>
          <w:tab w:val="left" w:pos="993"/>
        </w:tabs>
        <w:snapToGrid w:val="0"/>
        <w:spacing w:before="80"/>
        <w:ind w:firstLine="567"/>
        <w:jc w:val="both"/>
      </w:pPr>
      <w:r w:rsidRPr="00A4456B">
        <w:lastRenderedPageBreak/>
        <w:t>10</w:t>
      </w:r>
      <w:r w:rsidR="00CB2448" w:rsidRPr="00A4456B">
        <w:t>.</w:t>
      </w:r>
      <w:r w:rsidR="00DA5552" w:rsidRPr="009730D3">
        <w:t xml:space="preserve"> </w:t>
      </w:r>
      <w:r w:rsidR="00546DB1" w:rsidRPr="009730D3">
        <w:t>Giao Bộ Thông tin và Truyền thông</w:t>
      </w:r>
      <w:r w:rsidR="00675C22">
        <w:t xml:space="preserve"> chủ trì, phối hợp với</w:t>
      </w:r>
      <w:r w:rsidR="00546DB1" w:rsidRPr="009730D3">
        <w:t xml:space="preserve"> Bộ Công an, </w:t>
      </w:r>
      <w:r w:rsidR="00A459CE">
        <w:br/>
      </w:r>
      <w:r w:rsidR="00546DB1" w:rsidRPr="002A1B2F">
        <w:rPr>
          <w:spacing w:val="4"/>
        </w:rPr>
        <w:t xml:space="preserve">Văn phòng Chính phủ tổng hợp, tiếp thu các ý kiến tại Hội nghị, nghiên cứu, đề xuất Chính phủ ban hành Nghị quyết của Chính phủ về chuyển đổi số để thống nhất triển khai trong giai đoạn tới. Thời hạn hoàn thành trước ngày </w:t>
      </w:r>
      <w:r w:rsidR="00834E4C" w:rsidRPr="002A1B2F">
        <w:rPr>
          <w:spacing w:val="4"/>
        </w:rPr>
        <w:t xml:space="preserve">16 </w:t>
      </w:r>
      <w:r w:rsidR="00FD3838" w:rsidRPr="002A1B2F">
        <w:rPr>
          <w:spacing w:val="4"/>
        </w:rPr>
        <w:t xml:space="preserve">tháng </w:t>
      </w:r>
      <w:r w:rsidR="00834E4C" w:rsidRPr="002A1B2F">
        <w:rPr>
          <w:spacing w:val="4"/>
        </w:rPr>
        <w:t xml:space="preserve">8 </w:t>
      </w:r>
      <w:r w:rsidR="00FD3838" w:rsidRPr="002A1B2F">
        <w:rPr>
          <w:spacing w:val="4"/>
        </w:rPr>
        <w:t xml:space="preserve">năm </w:t>
      </w:r>
      <w:r w:rsidR="00546DB1" w:rsidRPr="002A1B2F">
        <w:rPr>
          <w:spacing w:val="4"/>
        </w:rPr>
        <w:t>2024</w:t>
      </w:r>
      <w:r w:rsidR="004D2D98" w:rsidRPr="002A1B2F">
        <w:rPr>
          <w:spacing w:val="4"/>
        </w:rPr>
        <w:t>.</w:t>
      </w:r>
    </w:p>
    <w:p w14:paraId="1A1FF457" w14:textId="60209A41" w:rsidR="00490015" w:rsidRPr="00747564" w:rsidRDefault="00490015" w:rsidP="000B2B1F">
      <w:pPr>
        <w:tabs>
          <w:tab w:val="left" w:pos="993"/>
        </w:tabs>
        <w:snapToGrid w:val="0"/>
        <w:spacing w:before="80" w:after="240"/>
        <w:ind w:firstLine="567"/>
        <w:jc w:val="both"/>
      </w:pPr>
      <w:r w:rsidRPr="009730D3">
        <w:rPr>
          <w:lang w:val="vi-VN"/>
        </w:rPr>
        <w:t xml:space="preserve">Văn phòng Chính phủ thông báo để các </w:t>
      </w:r>
      <w:r w:rsidR="00C17DC1">
        <w:t>b</w:t>
      </w:r>
      <w:r w:rsidRPr="009730D3">
        <w:rPr>
          <w:lang w:val="vi-VN"/>
        </w:rPr>
        <w:t xml:space="preserve">ộ, cơ quan, Ủy ban nhân dân các tỉnh, thành phố trực thuộc </w:t>
      </w:r>
      <w:r w:rsidR="00C17DC1">
        <w:t>t</w:t>
      </w:r>
      <w:r w:rsidRPr="009730D3">
        <w:rPr>
          <w:lang w:val="vi-VN"/>
        </w:rPr>
        <w:t>rung ương và các cơ quan liên quan biết, thực hiện</w:t>
      </w:r>
      <w:r w:rsidR="001D17B1" w:rsidRPr="009730D3">
        <w:t xml:space="preserve">; đồng thời theo chức năng nhiệm vụ được giao, đôn đốc, kiểm tra, báo cáo </w:t>
      </w:r>
      <w:r w:rsidR="001D17B1" w:rsidRPr="009730D3">
        <w:br/>
        <w:t>Thủ tướng Chính phủ kết quả thực hiện</w:t>
      </w:r>
      <w:r w:rsidRPr="009730D3">
        <w:rPr>
          <w:lang w:val="vi-VN"/>
        </w:rPr>
        <w:t>.</w:t>
      </w:r>
      <w:r w:rsidR="00CB2448">
        <w:t>/.</w:t>
      </w:r>
    </w:p>
    <w:tbl>
      <w:tblPr>
        <w:tblW w:w="8788" w:type="dxa"/>
        <w:tblLook w:val="01E0" w:firstRow="1" w:lastRow="1" w:firstColumn="1" w:lastColumn="1" w:noHBand="0" w:noVBand="0"/>
      </w:tblPr>
      <w:tblGrid>
        <w:gridCol w:w="5103"/>
        <w:gridCol w:w="3685"/>
      </w:tblGrid>
      <w:tr w:rsidR="00490015" w:rsidRPr="009730D3" w14:paraId="37DFDBFA" w14:textId="77777777" w:rsidTr="00747564">
        <w:trPr>
          <w:trHeight w:val="1402"/>
        </w:trPr>
        <w:tc>
          <w:tcPr>
            <w:tcW w:w="5103" w:type="dxa"/>
          </w:tcPr>
          <w:p w14:paraId="6D2DA33A" w14:textId="77777777" w:rsidR="00490015" w:rsidRPr="009730D3" w:rsidRDefault="00490015" w:rsidP="009730D3">
            <w:pPr>
              <w:widowControl w:val="0"/>
              <w:autoSpaceDE w:val="0"/>
              <w:autoSpaceDN w:val="0"/>
              <w:adjustRightInd w:val="0"/>
              <w:ind w:left="-108"/>
              <w:rPr>
                <w:color w:val="000000"/>
                <w:sz w:val="24"/>
                <w:szCs w:val="24"/>
                <w:lang w:val="vi-VN"/>
              </w:rPr>
            </w:pPr>
            <w:r w:rsidRPr="009730D3">
              <w:rPr>
                <w:b/>
                <w:bCs/>
                <w:i/>
                <w:iCs/>
                <w:color w:val="000000"/>
                <w:sz w:val="24"/>
                <w:szCs w:val="24"/>
                <w:lang w:val="vi-VN"/>
              </w:rPr>
              <w:t>Nơi nhận</w:t>
            </w:r>
            <w:r w:rsidRPr="009730D3">
              <w:rPr>
                <w:color w:val="000000"/>
                <w:sz w:val="24"/>
                <w:szCs w:val="24"/>
                <w:lang w:val="vi-VN"/>
              </w:rPr>
              <w:t>:</w:t>
            </w:r>
          </w:p>
          <w:p w14:paraId="0ADBE0EF" w14:textId="1AD308A5" w:rsidR="00490015" w:rsidRPr="009730D3" w:rsidRDefault="00490015" w:rsidP="00747564">
            <w:pPr>
              <w:ind w:left="-108"/>
              <w:jc w:val="both"/>
              <w:rPr>
                <w:color w:val="000000"/>
                <w:sz w:val="22"/>
                <w:szCs w:val="22"/>
                <w:lang w:val="vi-VN"/>
              </w:rPr>
            </w:pPr>
            <w:r w:rsidRPr="009730D3">
              <w:rPr>
                <w:color w:val="000000"/>
                <w:sz w:val="22"/>
                <w:szCs w:val="22"/>
                <w:lang w:val="vi-VN"/>
              </w:rPr>
              <w:t>- T</w:t>
            </w:r>
            <w:r w:rsidR="009730D3">
              <w:rPr>
                <w:color w:val="000000"/>
                <w:sz w:val="22"/>
                <w:szCs w:val="22"/>
              </w:rPr>
              <w:t>hủ tướng</w:t>
            </w:r>
            <w:r w:rsidRPr="009730D3">
              <w:rPr>
                <w:color w:val="000000"/>
                <w:sz w:val="22"/>
                <w:szCs w:val="22"/>
                <w:lang w:val="vi-VN"/>
              </w:rPr>
              <w:t>, các P</w:t>
            </w:r>
            <w:r w:rsidR="009730D3">
              <w:rPr>
                <w:color w:val="000000"/>
                <w:sz w:val="22"/>
                <w:szCs w:val="22"/>
              </w:rPr>
              <w:t>hó Thủ tướng Chính phủ</w:t>
            </w:r>
            <w:r w:rsidRPr="009730D3">
              <w:rPr>
                <w:color w:val="000000"/>
                <w:sz w:val="22"/>
                <w:szCs w:val="22"/>
                <w:lang w:val="vi-VN"/>
              </w:rPr>
              <w:t xml:space="preserve"> (để b/c);</w:t>
            </w:r>
          </w:p>
          <w:p w14:paraId="3050E3DA" w14:textId="5B181906" w:rsidR="00490015" w:rsidRPr="009730D3" w:rsidRDefault="00490015" w:rsidP="00747564">
            <w:pPr>
              <w:ind w:left="-108"/>
              <w:jc w:val="both"/>
              <w:rPr>
                <w:color w:val="000000"/>
                <w:sz w:val="22"/>
                <w:szCs w:val="22"/>
                <w:lang w:val="vi-VN"/>
              </w:rPr>
            </w:pPr>
            <w:r w:rsidRPr="009730D3">
              <w:rPr>
                <w:color w:val="000000"/>
                <w:sz w:val="22"/>
                <w:szCs w:val="22"/>
                <w:lang w:val="vi-VN"/>
              </w:rPr>
              <w:t xml:space="preserve">- </w:t>
            </w:r>
            <w:r w:rsidR="001D17B1" w:rsidRPr="009730D3">
              <w:rPr>
                <w:color w:val="000000"/>
                <w:sz w:val="22"/>
                <w:szCs w:val="22"/>
              </w:rPr>
              <w:t>Bộ trưởng</w:t>
            </w:r>
            <w:r w:rsidRPr="009730D3">
              <w:rPr>
                <w:color w:val="000000"/>
                <w:sz w:val="22"/>
                <w:szCs w:val="22"/>
                <w:lang w:val="vi-VN"/>
              </w:rPr>
              <w:t xml:space="preserve">, </w:t>
            </w:r>
            <w:r w:rsidR="001D17B1" w:rsidRPr="009730D3">
              <w:rPr>
                <w:color w:val="000000"/>
                <w:sz w:val="22"/>
                <w:szCs w:val="22"/>
              </w:rPr>
              <w:t xml:space="preserve">Thủ trưởng </w:t>
            </w:r>
            <w:r w:rsidRPr="009730D3">
              <w:rPr>
                <w:color w:val="000000"/>
                <w:sz w:val="22"/>
                <w:szCs w:val="22"/>
                <w:lang w:val="vi-VN"/>
              </w:rPr>
              <w:t>cơ quan ngang bộ,</w:t>
            </w:r>
            <w:r w:rsidR="009730D3">
              <w:rPr>
                <w:color w:val="000000"/>
                <w:sz w:val="22"/>
                <w:szCs w:val="22"/>
              </w:rPr>
              <w:t xml:space="preserve"> </w:t>
            </w:r>
            <w:r w:rsidRPr="009730D3">
              <w:rPr>
                <w:color w:val="000000"/>
                <w:sz w:val="22"/>
                <w:szCs w:val="22"/>
                <w:lang w:val="vi-VN"/>
              </w:rPr>
              <w:t>cơ quan thuộc C</w:t>
            </w:r>
            <w:r w:rsidR="009730D3">
              <w:rPr>
                <w:color w:val="000000"/>
                <w:sz w:val="22"/>
                <w:szCs w:val="22"/>
              </w:rPr>
              <w:t>hính phủ</w:t>
            </w:r>
            <w:r w:rsidRPr="009730D3">
              <w:rPr>
                <w:color w:val="000000"/>
                <w:sz w:val="22"/>
                <w:szCs w:val="22"/>
                <w:lang w:val="vi-VN"/>
              </w:rPr>
              <w:t>;</w:t>
            </w:r>
          </w:p>
          <w:p w14:paraId="2A41F06C" w14:textId="4684ED5F" w:rsidR="00490015" w:rsidRPr="009730D3" w:rsidRDefault="00490015" w:rsidP="00747564">
            <w:pPr>
              <w:ind w:left="-108"/>
              <w:jc w:val="both"/>
              <w:rPr>
                <w:color w:val="000000"/>
                <w:sz w:val="22"/>
                <w:szCs w:val="22"/>
                <w:lang w:val="vi-VN"/>
              </w:rPr>
            </w:pPr>
            <w:r w:rsidRPr="009730D3">
              <w:rPr>
                <w:color w:val="000000"/>
                <w:sz w:val="22"/>
                <w:szCs w:val="22"/>
                <w:lang w:val="vi-VN"/>
              </w:rPr>
              <w:t xml:space="preserve">- </w:t>
            </w:r>
            <w:r w:rsidR="001D17B1" w:rsidRPr="009730D3">
              <w:rPr>
                <w:color w:val="000000"/>
                <w:sz w:val="22"/>
                <w:szCs w:val="22"/>
              </w:rPr>
              <w:t xml:space="preserve">Chủ tịch </w:t>
            </w:r>
            <w:r w:rsidR="00CB2448">
              <w:rPr>
                <w:color w:val="000000"/>
                <w:sz w:val="22"/>
                <w:szCs w:val="22"/>
              </w:rPr>
              <w:t>Ủy ban nhân dân</w:t>
            </w:r>
            <w:r w:rsidR="00CB2448" w:rsidRPr="009730D3">
              <w:rPr>
                <w:color w:val="000000"/>
                <w:sz w:val="22"/>
                <w:szCs w:val="22"/>
                <w:lang w:val="vi-VN"/>
              </w:rPr>
              <w:t xml:space="preserve"> </w:t>
            </w:r>
            <w:r w:rsidRPr="009730D3">
              <w:rPr>
                <w:color w:val="000000"/>
                <w:sz w:val="22"/>
                <w:szCs w:val="22"/>
                <w:lang w:val="vi-VN"/>
              </w:rPr>
              <w:t xml:space="preserve">các tỉnh, thành phố trực thuộc </w:t>
            </w:r>
            <w:r w:rsidR="009730D3">
              <w:rPr>
                <w:color w:val="000000"/>
                <w:sz w:val="22"/>
                <w:szCs w:val="22"/>
              </w:rPr>
              <w:t>trung ương</w:t>
            </w:r>
            <w:r w:rsidRPr="009730D3">
              <w:rPr>
                <w:color w:val="000000"/>
                <w:sz w:val="22"/>
                <w:szCs w:val="22"/>
                <w:lang w:val="vi-VN"/>
              </w:rPr>
              <w:t>;</w:t>
            </w:r>
          </w:p>
          <w:p w14:paraId="06D84ADB" w14:textId="13F170E6" w:rsidR="00EB168A" w:rsidRPr="009730D3" w:rsidRDefault="00EB168A" w:rsidP="00747564">
            <w:pPr>
              <w:ind w:left="-108"/>
              <w:jc w:val="both"/>
              <w:rPr>
                <w:color w:val="000000"/>
                <w:sz w:val="22"/>
                <w:szCs w:val="22"/>
              </w:rPr>
            </w:pPr>
            <w:r w:rsidRPr="009730D3">
              <w:rPr>
                <w:color w:val="000000"/>
                <w:sz w:val="22"/>
                <w:szCs w:val="22"/>
              </w:rPr>
              <w:t xml:space="preserve">- </w:t>
            </w:r>
            <w:r w:rsidR="00353D86" w:rsidRPr="009730D3">
              <w:rPr>
                <w:color w:val="000000"/>
                <w:sz w:val="22"/>
                <w:szCs w:val="22"/>
              </w:rPr>
              <w:t>T</w:t>
            </w:r>
            <w:r w:rsidRPr="009730D3">
              <w:rPr>
                <w:color w:val="000000"/>
                <w:sz w:val="22"/>
                <w:szCs w:val="22"/>
              </w:rPr>
              <w:t xml:space="preserve">hành viên </w:t>
            </w:r>
            <w:r w:rsidR="009E77C5" w:rsidRPr="009730D3">
              <w:rPr>
                <w:color w:val="000000"/>
                <w:sz w:val="22"/>
                <w:szCs w:val="22"/>
              </w:rPr>
              <w:t>Ủy ban Quốc gia về chuyển đổi số</w:t>
            </w:r>
            <w:r w:rsidRPr="009730D3">
              <w:rPr>
                <w:color w:val="000000"/>
                <w:sz w:val="22"/>
                <w:szCs w:val="22"/>
              </w:rPr>
              <w:t>;</w:t>
            </w:r>
          </w:p>
          <w:p w14:paraId="3084E24D" w14:textId="26E9B335" w:rsidR="001D17B1" w:rsidRPr="009730D3" w:rsidRDefault="001D17B1" w:rsidP="00747564">
            <w:pPr>
              <w:ind w:left="-108"/>
              <w:jc w:val="both"/>
              <w:rPr>
                <w:color w:val="000000"/>
                <w:sz w:val="22"/>
                <w:szCs w:val="22"/>
              </w:rPr>
            </w:pPr>
            <w:r w:rsidRPr="009730D3">
              <w:rPr>
                <w:color w:val="000000"/>
                <w:sz w:val="22"/>
                <w:szCs w:val="22"/>
              </w:rPr>
              <w:t>- Thành viên Tổ Công tác triển khai Đề án 06;</w:t>
            </w:r>
          </w:p>
          <w:p w14:paraId="06613BD1" w14:textId="77777777" w:rsidR="009730D3" w:rsidRDefault="00490015" w:rsidP="00747564">
            <w:pPr>
              <w:ind w:left="-108"/>
              <w:jc w:val="both"/>
              <w:rPr>
                <w:color w:val="000000"/>
                <w:sz w:val="22"/>
                <w:szCs w:val="22"/>
                <w:lang w:val="vi-VN"/>
              </w:rPr>
            </w:pPr>
            <w:r w:rsidRPr="009730D3">
              <w:rPr>
                <w:color w:val="000000"/>
                <w:sz w:val="22"/>
                <w:szCs w:val="22"/>
                <w:lang w:val="vi-VN"/>
              </w:rPr>
              <w:t>- VPCP: BTCN, các PCN</w:t>
            </w:r>
            <w:r w:rsidR="009730D3">
              <w:rPr>
                <w:color w:val="000000"/>
                <w:sz w:val="22"/>
                <w:szCs w:val="22"/>
              </w:rPr>
              <w:t>,</w:t>
            </w:r>
            <w:r w:rsidR="00494C7D" w:rsidRPr="009730D3">
              <w:rPr>
                <w:color w:val="000000"/>
                <w:sz w:val="22"/>
                <w:szCs w:val="22"/>
              </w:rPr>
              <w:t xml:space="preserve"> </w:t>
            </w:r>
            <w:r w:rsidRPr="009730D3">
              <w:rPr>
                <w:color w:val="000000"/>
                <w:sz w:val="22"/>
                <w:szCs w:val="22"/>
                <w:lang w:val="vi-VN"/>
              </w:rPr>
              <w:t xml:space="preserve">Trợ lý, Thư ký TTg, </w:t>
            </w:r>
          </w:p>
          <w:p w14:paraId="2409FDC5" w14:textId="68B00D00" w:rsidR="00490015" w:rsidRPr="009730D3" w:rsidRDefault="009730D3" w:rsidP="00747564">
            <w:pPr>
              <w:ind w:left="-108"/>
              <w:jc w:val="both"/>
              <w:rPr>
                <w:color w:val="000000"/>
                <w:sz w:val="22"/>
                <w:szCs w:val="22"/>
                <w:lang w:val="vi-VN"/>
              </w:rPr>
            </w:pPr>
            <w:r>
              <w:rPr>
                <w:color w:val="000000"/>
                <w:sz w:val="22"/>
                <w:szCs w:val="22"/>
              </w:rPr>
              <w:t xml:space="preserve">  </w:t>
            </w:r>
            <w:r w:rsidR="00DA7D55" w:rsidRPr="009730D3">
              <w:rPr>
                <w:color w:val="000000"/>
                <w:sz w:val="22"/>
                <w:szCs w:val="22"/>
              </w:rPr>
              <w:t>TGĐ Cổng TTĐT</w:t>
            </w:r>
            <w:r>
              <w:rPr>
                <w:color w:val="000000"/>
                <w:sz w:val="22"/>
                <w:szCs w:val="22"/>
              </w:rPr>
              <w:t>,</w:t>
            </w:r>
            <w:r w:rsidR="00DA7D55" w:rsidRPr="009730D3">
              <w:rPr>
                <w:color w:val="000000"/>
                <w:sz w:val="22"/>
                <w:szCs w:val="22"/>
              </w:rPr>
              <w:t xml:space="preserve"> </w:t>
            </w:r>
            <w:r w:rsidR="00490015" w:rsidRPr="009730D3">
              <w:rPr>
                <w:color w:val="000000"/>
                <w:sz w:val="22"/>
                <w:szCs w:val="22"/>
                <w:lang w:val="vi-VN"/>
              </w:rPr>
              <w:t>các Vụ, Cục, đơn vị trực thuộc;</w:t>
            </w:r>
          </w:p>
          <w:p w14:paraId="2E5938BF" w14:textId="5F892FDC" w:rsidR="00490015" w:rsidRPr="009730D3" w:rsidRDefault="00490015" w:rsidP="00747564">
            <w:pPr>
              <w:widowControl w:val="0"/>
              <w:autoSpaceDE w:val="0"/>
              <w:autoSpaceDN w:val="0"/>
              <w:adjustRightInd w:val="0"/>
              <w:ind w:left="-108"/>
              <w:jc w:val="both"/>
              <w:rPr>
                <w:color w:val="000000"/>
                <w:sz w:val="24"/>
                <w:szCs w:val="24"/>
              </w:rPr>
            </w:pPr>
            <w:r w:rsidRPr="009730D3">
              <w:rPr>
                <w:color w:val="000000"/>
                <w:sz w:val="22"/>
                <w:szCs w:val="22"/>
                <w:lang w:val="vi-VN"/>
              </w:rPr>
              <w:t>- Lưu: VT,</w:t>
            </w:r>
            <w:r w:rsidRPr="009730D3">
              <w:rPr>
                <w:color w:val="000000"/>
                <w:sz w:val="22"/>
                <w:szCs w:val="22"/>
              </w:rPr>
              <w:t xml:space="preserve"> KSTT</w:t>
            </w:r>
            <w:r w:rsidR="009730D3">
              <w:rPr>
                <w:color w:val="000000"/>
                <w:sz w:val="22"/>
                <w:szCs w:val="22"/>
              </w:rPr>
              <w:t xml:space="preserve"> </w:t>
            </w:r>
            <w:r w:rsidRPr="009730D3">
              <w:rPr>
                <w:color w:val="000000"/>
                <w:sz w:val="22"/>
                <w:szCs w:val="22"/>
              </w:rPr>
              <w:t>(</w:t>
            </w:r>
            <w:r w:rsidR="009730D3">
              <w:rPr>
                <w:color w:val="000000"/>
                <w:sz w:val="22"/>
                <w:szCs w:val="22"/>
              </w:rPr>
              <w:t>2</w:t>
            </w:r>
            <w:r w:rsidRPr="009730D3">
              <w:rPr>
                <w:color w:val="000000"/>
                <w:sz w:val="22"/>
                <w:szCs w:val="22"/>
              </w:rPr>
              <w:t>).</w:t>
            </w:r>
            <w:r w:rsidR="009730D3">
              <w:rPr>
                <w:color w:val="000000"/>
                <w:sz w:val="22"/>
                <w:szCs w:val="22"/>
              </w:rPr>
              <w:t xml:space="preserve"> </w:t>
            </w:r>
            <w:r w:rsidR="007626F5" w:rsidRPr="009730D3">
              <w:rPr>
                <w:color w:val="000000"/>
                <w:sz w:val="16"/>
                <w:szCs w:val="16"/>
              </w:rPr>
              <w:t>VTA</w:t>
            </w:r>
          </w:p>
        </w:tc>
        <w:tc>
          <w:tcPr>
            <w:tcW w:w="3685" w:type="dxa"/>
          </w:tcPr>
          <w:p w14:paraId="2A7EBB62" w14:textId="77777777" w:rsidR="00490015" w:rsidRPr="00C17DC1" w:rsidRDefault="00490015" w:rsidP="009730D3">
            <w:pPr>
              <w:widowControl w:val="0"/>
              <w:autoSpaceDE w:val="0"/>
              <w:autoSpaceDN w:val="0"/>
              <w:adjustRightInd w:val="0"/>
              <w:jc w:val="center"/>
              <w:rPr>
                <w:b/>
                <w:bCs/>
                <w:color w:val="000000"/>
                <w:spacing w:val="-4"/>
              </w:rPr>
            </w:pPr>
            <w:r w:rsidRPr="00C17DC1">
              <w:rPr>
                <w:b/>
                <w:bCs/>
                <w:color w:val="000000"/>
                <w:spacing w:val="-4"/>
              </w:rPr>
              <w:t>BỘ TRƯỞNG, CHỦ NHIỆM</w:t>
            </w:r>
          </w:p>
          <w:p w14:paraId="21A79297" w14:textId="77777777" w:rsidR="009730D3" w:rsidRPr="005E2260" w:rsidRDefault="009730D3" w:rsidP="009730D3">
            <w:pPr>
              <w:widowControl w:val="0"/>
              <w:autoSpaceDE w:val="0"/>
              <w:autoSpaceDN w:val="0"/>
              <w:adjustRightInd w:val="0"/>
              <w:jc w:val="center"/>
              <w:textAlignment w:val="center"/>
              <w:rPr>
                <w:b/>
                <w:sz w:val="18"/>
                <w:szCs w:val="26"/>
              </w:rPr>
            </w:pPr>
          </w:p>
          <w:p w14:paraId="34AF7A5B" w14:textId="77777777" w:rsidR="009730D3" w:rsidRPr="005E2260" w:rsidRDefault="009730D3" w:rsidP="009730D3">
            <w:pPr>
              <w:widowControl w:val="0"/>
              <w:autoSpaceDE w:val="0"/>
              <w:autoSpaceDN w:val="0"/>
              <w:adjustRightInd w:val="0"/>
              <w:jc w:val="center"/>
              <w:textAlignment w:val="center"/>
              <w:rPr>
                <w:b/>
                <w:color w:val="FFFFFF" w:themeColor="background1"/>
                <w:sz w:val="24"/>
                <w:szCs w:val="26"/>
              </w:rPr>
            </w:pPr>
            <w:r w:rsidRPr="005E2260">
              <w:rPr>
                <w:b/>
                <w:sz w:val="24"/>
                <w:szCs w:val="26"/>
              </w:rPr>
              <w:t xml:space="preserve"> </w:t>
            </w:r>
            <w:r w:rsidRPr="005E2260">
              <w:rPr>
                <w:b/>
                <w:color w:val="FFFFFF" w:themeColor="background1"/>
                <w:sz w:val="96"/>
                <w:szCs w:val="26"/>
              </w:rPr>
              <w:t>[daky]</w:t>
            </w:r>
          </w:p>
          <w:p w14:paraId="4AF5C42F" w14:textId="77777777" w:rsidR="009730D3" w:rsidRPr="005E2260" w:rsidRDefault="009730D3" w:rsidP="009730D3">
            <w:pPr>
              <w:widowControl w:val="0"/>
              <w:autoSpaceDE w:val="0"/>
              <w:autoSpaceDN w:val="0"/>
              <w:adjustRightInd w:val="0"/>
              <w:jc w:val="center"/>
              <w:textAlignment w:val="center"/>
              <w:rPr>
                <w:b/>
                <w:bCs/>
                <w:sz w:val="18"/>
                <w:szCs w:val="26"/>
              </w:rPr>
            </w:pPr>
          </w:p>
          <w:p w14:paraId="48D1E8E1" w14:textId="624CA4C9" w:rsidR="00490015" w:rsidRPr="009730D3" w:rsidRDefault="00A73D87" w:rsidP="009730D3">
            <w:pPr>
              <w:widowControl w:val="0"/>
              <w:autoSpaceDE w:val="0"/>
              <w:autoSpaceDN w:val="0"/>
              <w:adjustRightInd w:val="0"/>
              <w:jc w:val="center"/>
              <w:rPr>
                <w:b/>
                <w:bCs/>
                <w:color w:val="000000"/>
              </w:rPr>
            </w:pPr>
            <w:r w:rsidRPr="009730D3">
              <w:rPr>
                <w:b/>
                <w:bCs/>
                <w:color w:val="000000"/>
              </w:rPr>
              <w:t>Trần Văn Sơn</w:t>
            </w:r>
          </w:p>
        </w:tc>
      </w:tr>
    </w:tbl>
    <w:p w14:paraId="2206D04D" w14:textId="77777777" w:rsidR="005F7FED" w:rsidRPr="009730D3" w:rsidRDefault="005F7FED" w:rsidP="00E572B9"/>
    <w:sectPr w:rsidR="005F7FED" w:rsidRPr="009730D3" w:rsidSect="00747564">
      <w:headerReference w:type="default" r:id="rId8"/>
      <w:headerReference w:type="first" r:id="rId9"/>
      <w:pgSz w:w="11909" w:h="16834" w:code="9"/>
      <w:pgMar w:top="1134" w:right="1134" w:bottom="1134" w:left="1701" w:header="567" w:footer="567" w:gutter="0"/>
      <w:cols w:space="6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0F76C" w14:textId="77777777" w:rsidR="008F00F3" w:rsidRDefault="008F00F3">
      <w:r>
        <w:separator/>
      </w:r>
    </w:p>
  </w:endnote>
  <w:endnote w:type="continuationSeparator" w:id="0">
    <w:p w14:paraId="1097AE07" w14:textId="77777777" w:rsidR="008F00F3" w:rsidRDefault="008F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71005" w14:textId="77777777" w:rsidR="008F00F3" w:rsidRDefault="008F00F3">
      <w:r>
        <w:separator/>
      </w:r>
    </w:p>
  </w:footnote>
  <w:footnote w:type="continuationSeparator" w:id="0">
    <w:p w14:paraId="56D2D0E2" w14:textId="77777777" w:rsidR="008F00F3" w:rsidRDefault="008F00F3">
      <w:r>
        <w:continuationSeparator/>
      </w:r>
    </w:p>
  </w:footnote>
  <w:footnote w:id="1">
    <w:p w14:paraId="7F100E39" w14:textId="14EF10A3" w:rsidR="00E3341F" w:rsidRPr="00747564" w:rsidRDefault="00E3341F" w:rsidP="009730D3">
      <w:pPr>
        <w:pStyle w:val="FootnoteText"/>
        <w:ind w:firstLine="567"/>
        <w:jc w:val="both"/>
      </w:pPr>
      <w:r>
        <w:rPr>
          <w:rStyle w:val="FootnoteReference"/>
        </w:rPr>
        <w:footnoteRef/>
      </w:r>
      <w:r>
        <w:t xml:space="preserve"> </w:t>
      </w:r>
      <w:r w:rsidRPr="00747564">
        <w:t>Theo báo cáo của Tổng cục Hải quan, xuất khẩu sản phẩm số tăng từ 113,5 tỷ USD năm 2021 lên 117,3 tỷ USD năm 2023; 6 tháng năm 2024 đạt 64,9 tỷ USD, tăng 23%. Doanh thu phần mềm và dịch vụ công nghệ thông tin tăng khá (năm 2023: 13 tỷ USD; 6 tháng 2024: 6 tỷ USD); xuất khẩu năm 2023 đạt 7,5 tỷ USD; 6 tháng 2024 đạt gần 3 tỷ USD.</w:t>
      </w:r>
    </w:p>
  </w:footnote>
  <w:footnote w:id="2">
    <w:p w14:paraId="39342DD3" w14:textId="09E1AC91" w:rsidR="00E3341F" w:rsidRDefault="00E3341F" w:rsidP="009730D3">
      <w:pPr>
        <w:pStyle w:val="FootnoteText"/>
        <w:ind w:firstLine="567"/>
        <w:jc w:val="both"/>
      </w:pPr>
      <w:r>
        <w:rPr>
          <w:rStyle w:val="FootnoteReference"/>
        </w:rPr>
        <w:footnoteRef/>
      </w:r>
      <w:r>
        <w:t xml:space="preserve"> Doanh thu thương mại điện tử tăng từ 13,7 tỷ USD năm 2021 lên 20,5 tỷ USD năm 2023. Hàng trăm sản phẩm OCOP đã được bán thông qua các sàn thương mại điện tử trong nước và xuyên biên giới, tạo sinh kế và thu nhập cao cho người nông dân.</w:t>
      </w:r>
    </w:p>
  </w:footnote>
  <w:footnote w:id="3">
    <w:p w14:paraId="608B7523" w14:textId="11946F4E" w:rsidR="00E3341F" w:rsidRDefault="00E3341F" w:rsidP="009730D3">
      <w:pPr>
        <w:pStyle w:val="FootnoteText"/>
        <w:ind w:firstLine="567"/>
        <w:jc w:val="both"/>
      </w:pPr>
      <w:r>
        <w:rPr>
          <w:rStyle w:val="FootnoteReference"/>
        </w:rPr>
        <w:footnoteRef/>
      </w:r>
      <w:r>
        <w:t xml:space="preserve"> T</w:t>
      </w:r>
      <w:r w:rsidR="00C17DC1">
        <w:t>ỷ</w:t>
      </w:r>
      <w:r>
        <w:t xml:space="preserve"> lệ người trưởng thành có tài khoản thanh toán đạt 87%, vượt mục tiêu năm 2025 là 80%. Hiện có 9,13 triệu khách hàng sử dụng Mobile Money, trong đó 72% khách hàng tại khu vực nông thôn, miền núi, vùng sâu, vùng xa, biên giới, hải đảo.</w:t>
      </w:r>
    </w:p>
  </w:footnote>
  <w:footnote w:id="4">
    <w:p w14:paraId="626C22A5" w14:textId="067EC55A" w:rsidR="00E3341F" w:rsidRDefault="00E3341F" w:rsidP="009730D3">
      <w:pPr>
        <w:pStyle w:val="FootnoteText"/>
        <w:ind w:firstLine="567"/>
        <w:jc w:val="both"/>
      </w:pPr>
      <w:r>
        <w:rPr>
          <w:rStyle w:val="FootnoteReference"/>
        </w:rPr>
        <w:footnoteRef/>
      </w:r>
      <w:r>
        <w:t xml:space="preserve"> Như: đăng ký thi tốt nghiệp THPT, đăng ký xét tuyển trực tuyến trong giáo dục; liên thông dữ liệu khám sức khỏe lái xe, giấy chứng sinh, khai tử...; trong bảo hiểm xã hội (trong cao điểm COVID-19, trong 1 tháng, đã chi trả 31.836 tỷ đồng cho trên 13,3 triệu lượt người lao động qua hệ thống điện tử); 63/63 địa phương thực hiện chi trả an sinh xã hội qua tài khoản cho 1,96 triệu người với số tiền trên 8.280 tỷ đồng</w:t>
      </w:r>
      <w:r w:rsidR="00C17DC1">
        <w:t>.</w:t>
      </w:r>
    </w:p>
  </w:footnote>
  <w:footnote w:id="5">
    <w:p w14:paraId="3171E060" w14:textId="6259F9C4" w:rsidR="00E3341F" w:rsidRPr="004547E6" w:rsidRDefault="00E3341F" w:rsidP="009730D3">
      <w:pPr>
        <w:pStyle w:val="FootnoteText"/>
        <w:ind w:firstLine="567"/>
        <w:jc w:val="both"/>
        <w:rPr>
          <w:spacing w:val="-2"/>
        </w:rPr>
      </w:pPr>
      <w:r>
        <w:rPr>
          <w:rStyle w:val="FootnoteReference"/>
        </w:rPr>
        <w:footnoteRef/>
      </w:r>
      <w:r>
        <w:t xml:space="preserve"> </w:t>
      </w:r>
      <w:r w:rsidRPr="004547E6">
        <w:rPr>
          <w:spacing w:val="-2"/>
        </w:rPr>
        <w:t>Chỉ số Chính phủ điện tử năm 2022 xếp hạng 86/193. Chỉ số Đổi mới sáng tạo luôn duy trì trong nhóm 50 nước dẫn đầu từ năm 2018 đến nay; năm 2023 xếp hạng 46/132. Chỉ số Bưu chính năm 2023 đạt cấp độ 6/10, xếp hạng 47/172.</w:t>
      </w:r>
    </w:p>
  </w:footnote>
  <w:footnote w:id="6">
    <w:p w14:paraId="7446C89E" w14:textId="26BB4C0F" w:rsidR="00433210" w:rsidRDefault="00433210" w:rsidP="00E55F4F">
      <w:pPr>
        <w:pStyle w:val="FootnoteText"/>
        <w:ind w:firstLine="567"/>
        <w:jc w:val="both"/>
      </w:pPr>
      <w:r>
        <w:rPr>
          <w:rStyle w:val="FootnoteReference"/>
        </w:rPr>
        <w:footnoteRef/>
      </w:r>
      <w:r>
        <w:t xml:space="preserve"> </w:t>
      </w:r>
      <w:r w:rsidRPr="00CC1C2D">
        <w:rPr>
          <w:b/>
        </w:rPr>
        <w:t>“5 đẩy mạnh”</w:t>
      </w:r>
      <w:r w:rsidRPr="00CC1C2D">
        <w:t xml:space="preserve">: (1) </w:t>
      </w:r>
      <w:r w:rsidRPr="00546DB1">
        <w:rPr>
          <w:u w:val="single"/>
        </w:rPr>
        <w:t>Đẩy mạnh</w:t>
      </w:r>
      <w:r w:rsidRPr="00CC1C2D">
        <w:t xml:space="preserve"> thống nhất nhận thức và hành động của người lãnh đạo trong chuyển đổi số, phát huy tính tiên phong, nêu gương, đi đầu; (2) </w:t>
      </w:r>
      <w:r w:rsidRPr="00546DB1">
        <w:rPr>
          <w:u w:val="single"/>
        </w:rPr>
        <w:t>Đẩy mạnh</w:t>
      </w:r>
      <w:r w:rsidRPr="00CC1C2D">
        <w:t xml:space="preserve"> hoàn thiện thể chế, cơ chế chính sách, để thúc đẩy chuyển đổi số, phù hợp với thông lệ quốc tế; thúc đẩy phát triển kinh tế số, xã hội số, công dân số; (3) </w:t>
      </w:r>
      <w:r w:rsidRPr="00546DB1">
        <w:rPr>
          <w:u w:val="single"/>
        </w:rPr>
        <w:t>Đẩy mạnh</w:t>
      </w:r>
      <w:r w:rsidRPr="00CC1C2D">
        <w:t xml:space="preserve"> đầu tư hạ tầng số quốc gia thông suốt, phát triển nền tảng số, dữ liệu sô, hệ sinh thái số thuận tiện; (4) </w:t>
      </w:r>
      <w:r w:rsidRPr="00546DB1">
        <w:rPr>
          <w:u w:val="single"/>
        </w:rPr>
        <w:t>Đẩy mạnh</w:t>
      </w:r>
      <w:r w:rsidRPr="00CC1C2D">
        <w:t xml:space="preserve"> an ninh mạng, an toàn thông tin, bảo vệ dữ liệu, bảo vệ chủ quyền không gian mạng quốc gia từ sớm, từ xa; (5) </w:t>
      </w:r>
      <w:r w:rsidRPr="00546DB1">
        <w:rPr>
          <w:u w:val="single"/>
        </w:rPr>
        <w:t>Đẩy mạnh</w:t>
      </w:r>
      <w:r w:rsidRPr="00CC1C2D">
        <w:t xml:space="preserve"> xây dựng văn hóa số, góp phần xây dựng nền văn hóa đậm đà bản sắc dân tộc và hội nhập thế giới.</w:t>
      </w:r>
    </w:p>
    <w:p w14:paraId="360C0308" w14:textId="33177760" w:rsidR="00433210" w:rsidRDefault="00433210" w:rsidP="00E55F4F">
      <w:pPr>
        <w:pStyle w:val="FootnoteText"/>
        <w:ind w:firstLine="567"/>
        <w:jc w:val="both"/>
      </w:pPr>
      <w:r w:rsidRPr="00CC1C2D">
        <w:rPr>
          <w:b/>
        </w:rPr>
        <w:t>“5 bảo đảm”</w:t>
      </w:r>
      <w:r w:rsidRPr="00CC1C2D">
        <w:t xml:space="preserve">: (1) </w:t>
      </w:r>
      <w:r w:rsidRPr="00546DB1">
        <w:rPr>
          <w:u w:val="single"/>
        </w:rPr>
        <w:t>Bảo đảm</w:t>
      </w:r>
      <w:r w:rsidRPr="00CC1C2D">
        <w:t xml:space="preserve"> triển khai chuyển đổi số, Đề án 06 đồng bộ, hiệu quả tại tất cả các bộ, ngành, địa phương, các lĩnh vực kinh tế, xã hội và môi trường để người dân, doanh nghiệp được thụ hưởng; (2) </w:t>
      </w:r>
      <w:r w:rsidRPr="00546DB1">
        <w:rPr>
          <w:u w:val="single"/>
        </w:rPr>
        <w:t>Bảo đảm</w:t>
      </w:r>
      <w:r w:rsidRPr="00CC1C2D">
        <w:t xml:space="preserve"> nguồn lực cho chuyển đổi số quốc gia, nhất là đầu tư phát triển hạ tầng số, nền tảng số, đào tạo nhân lực số; (3) </w:t>
      </w:r>
      <w:r w:rsidRPr="00546DB1">
        <w:rPr>
          <w:u w:val="single"/>
        </w:rPr>
        <w:t>Bảo đảm</w:t>
      </w:r>
      <w:r w:rsidRPr="00CC1C2D">
        <w:t xml:space="preserve"> 100% dịch vụ công trực tuyến thiết yếu cho người dân, tiếp cận dễ dàng, an toàn, tiện lợi, tiết giảm chi phí; (4) </w:t>
      </w:r>
      <w:r w:rsidRPr="00546DB1">
        <w:rPr>
          <w:u w:val="single"/>
        </w:rPr>
        <w:t>Bảo đảm</w:t>
      </w:r>
      <w:r w:rsidRPr="00CC1C2D">
        <w:t xml:space="preserve"> nhân lực cho chuyển đổi số và các ngành kinh tế mới nổi, chú trọng đào tạo k</w:t>
      </w:r>
      <w:r w:rsidR="00C17DC1">
        <w:t>ỹ</w:t>
      </w:r>
      <w:r w:rsidRPr="00CC1C2D">
        <w:t xml:space="preserve"> năng số gắn với nhu cầu thị trường; (5) </w:t>
      </w:r>
      <w:r w:rsidRPr="00546DB1">
        <w:rPr>
          <w:u w:val="single"/>
        </w:rPr>
        <w:t>Bảo đảm</w:t>
      </w:r>
      <w:r w:rsidRPr="00CC1C2D">
        <w:t xml:space="preserve"> hài hòa lợi ích giữa nhà nước, người dân và doanh nghiệp, góp phần thúc đẩy kinh tế phát triển bền vững</w:t>
      </w:r>
      <w:r>
        <w:t>.</w:t>
      </w:r>
    </w:p>
    <w:p w14:paraId="626EAF10" w14:textId="1060B5F9" w:rsidR="00433210" w:rsidRDefault="00433210" w:rsidP="00E55F4F">
      <w:pPr>
        <w:pStyle w:val="FootnoteText"/>
        <w:ind w:firstLine="567"/>
        <w:jc w:val="both"/>
      </w:pPr>
      <w:r w:rsidRPr="00656F71">
        <w:rPr>
          <w:b/>
        </w:rPr>
        <w:t>“5 không”:</w:t>
      </w:r>
      <w:r w:rsidRPr="00656F71">
        <w:t xml:space="preserve"> (1) </w:t>
      </w:r>
      <w:r w:rsidRPr="00546DB1">
        <w:rPr>
          <w:u w:val="single"/>
        </w:rPr>
        <w:t>Không</w:t>
      </w:r>
      <w:r w:rsidRPr="00656F71">
        <w:t xml:space="preserve"> nói không, không nói khó, không nói có mà không làm; không bàn lùi, chỉ bàn làm; (2) </w:t>
      </w:r>
      <w:r w:rsidRPr="00546DB1">
        <w:rPr>
          <w:u w:val="single"/>
        </w:rPr>
        <w:t>Không</w:t>
      </w:r>
      <w:r w:rsidRPr="00656F71">
        <w:t xml:space="preserve"> để ai bị bỏ lại phía sau trong tiến trình chuyển đổi số quốc gia, triển khai Đề án 06; (3) </w:t>
      </w:r>
      <w:r w:rsidRPr="00546DB1">
        <w:rPr>
          <w:u w:val="single"/>
        </w:rPr>
        <w:t>Không</w:t>
      </w:r>
      <w:r w:rsidRPr="00656F71">
        <w:t xml:space="preserve"> tiền mặt, hướng tới mọi giao dịch thông qua phương thức điện tử, phòng chống tham nhũng; (4) </w:t>
      </w:r>
      <w:r w:rsidRPr="00546DB1">
        <w:rPr>
          <w:u w:val="single"/>
        </w:rPr>
        <w:t>Không</w:t>
      </w:r>
      <w:r w:rsidRPr="00656F71">
        <w:t xml:space="preserve"> giấy tờ, hướng tới số hóa toàn diện; (5) </w:t>
      </w:r>
      <w:r w:rsidRPr="00C300EF">
        <w:rPr>
          <w:u w:val="single"/>
        </w:rPr>
        <w:t>Không</w:t>
      </w:r>
      <w:r w:rsidRPr="00656F71">
        <w:t xml:space="preserve"> tiếp xúc, hạn chế giao dịch trực tiếp; hướng tới tự động hóa, sản xuất thông minh</w:t>
      </w:r>
      <w:r>
        <w:t>…</w:t>
      </w:r>
    </w:p>
    <w:p w14:paraId="4D16E7EF" w14:textId="7F65379B" w:rsidR="00433210" w:rsidRDefault="00433210">
      <w:pPr>
        <w:pStyle w:val="FootnoteText"/>
      </w:pPr>
    </w:p>
  </w:footnote>
  <w:footnote w:id="7">
    <w:p w14:paraId="41C74AA9" w14:textId="5F7F7DDA" w:rsidR="007C5A7E" w:rsidRDefault="007C5A7E" w:rsidP="007C5A7E">
      <w:pPr>
        <w:pStyle w:val="FootnoteText"/>
        <w:ind w:firstLine="567"/>
        <w:jc w:val="both"/>
      </w:pPr>
      <w:r>
        <w:rPr>
          <w:rStyle w:val="FootnoteReference"/>
        </w:rPr>
        <w:footnoteRef/>
      </w:r>
      <w:r>
        <w:t xml:space="preserve"> </w:t>
      </w:r>
      <w:r w:rsidRPr="00747564">
        <w:rPr>
          <w:b/>
          <w:u w:val="single"/>
        </w:rPr>
        <w:t>5 nhóm vấn đề</w:t>
      </w:r>
      <w:r>
        <w:t>: Pháp lý, hạ tầng công nghệ, tạo lập dữ liệu, đảm bảo an ninh an toàn và bố trí nguồn lực.</w:t>
      </w:r>
      <w:r w:rsidR="00E754AE">
        <w:t xml:space="preserve"> </w:t>
      </w:r>
      <w:r w:rsidRPr="00747564">
        <w:rPr>
          <w:b/>
          <w:u w:val="single"/>
        </w:rPr>
        <w:t>4 xuyên suốt</w:t>
      </w:r>
      <w:r>
        <w:t>: Từ trung ương đến cấp tỉnh, huyện, xã.</w:t>
      </w:r>
      <w:r w:rsidR="00E754AE">
        <w:t xml:space="preserve"> </w:t>
      </w:r>
      <w:r w:rsidRPr="00747564">
        <w:rPr>
          <w:b/>
          <w:u w:val="single"/>
        </w:rPr>
        <w:t>3 giá trị</w:t>
      </w:r>
      <w:r>
        <w:t>: Văn minh xã hội; phát triển kinh tế và phòng, chống tội phạm.</w:t>
      </w:r>
      <w:r w:rsidR="00E754AE">
        <w:t xml:space="preserve"> </w:t>
      </w:r>
      <w:r w:rsidRPr="00747564">
        <w:rPr>
          <w:b/>
          <w:u w:val="single"/>
        </w:rPr>
        <w:t>2 mục tiêu</w:t>
      </w:r>
      <w:r>
        <w:t>: Nhận thức đúng và Giải pháp trúng, sáng tạo, đột phá.</w:t>
      </w:r>
      <w:r w:rsidR="00E754AE">
        <w:t xml:space="preserve"> </w:t>
      </w:r>
      <w:r w:rsidRPr="00747564">
        <w:rPr>
          <w:b/>
          <w:u w:val="single"/>
        </w:rPr>
        <w:t>1 quyết tâm</w:t>
      </w:r>
      <w:r>
        <w:t xml:space="preserve">: Người đứng đầu các đơn vị phải quyết tâm, quyết liệt trong công tác chỉ đạo, điều hành, được thể hiện bằng phương pháp chỉ </w:t>
      </w:r>
      <w:r w:rsidR="00BD477B">
        <w:t>đ</w:t>
      </w:r>
      <w:bookmarkStart w:id="0" w:name="_GoBack"/>
      <w:bookmarkEnd w:id="0"/>
      <w:r>
        <w:t xml:space="preserve">ạo, phân công </w:t>
      </w:r>
      <w:r w:rsidRPr="00D03D50">
        <w:rPr>
          <w:i/>
        </w:rPr>
        <w:t>“rõ người, rõ việc, rõ thời gian”</w:t>
      </w:r>
      <w:r>
        <w:t>, có kiểm tra, giám sát; chỉ bàn làm, không bàn lùi.</w:t>
      </w:r>
    </w:p>
  </w:footnote>
  <w:footnote w:id="8">
    <w:p w14:paraId="145630D0" w14:textId="77777777" w:rsidR="00A65872" w:rsidRDefault="00A65872" w:rsidP="00A65872">
      <w:pPr>
        <w:pStyle w:val="FootnoteText"/>
        <w:ind w:firstLine="567"/>
        <w:jc w:val="both"/>
      </w:pPr>
      <w:r>
        <w:rPr>
          <w:rStyle w:val="FootnoteReference"/>
        </w:rPr>
        <w:footnoteRef/>
      </w:r>
      <w:r>
        <w:t xml:space="preserve"> 11 địa phương đã hoàn thành kết nối gồm: Bắc Ninh, Bình Định, Cần Thơ, Đà Nẵng, Hà Nam, Kon Tum, Long An, Thanh Hóa, Sóc Trăng, Tây Ninh, Quảng Ngãi.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518391"/>
      <w:docPartObj>
        <w:docPartGallery w:val="Page Numbers (Top of Page)"/>
        <w:docPartUnique/>
      </w:docPartObj>
    </w:sdtPr>
    <w:sdtEndPr>
      <w:rPr>
        <w:sz w:val="28"/>
        <w:szCs w:val="28"/>
      </w:rPr>
    </w:sdtEndPr>
    <w:sdtContent>
      <w:p w14:paraId="45621661" w14:textId="77777777" w:rsidR="00902B8B" w:rsidRPr="009730D3" w:rsidRDefault="00902B8B">
        <w:pPr>
          <w:pStyle w:val="Header"/>
          <w:jc w:val="center"/>
          <w:rPr>
            <w:sz w:val="28"/>
            <w:szCs w:val="28"/>
          </w:rPr>
        </w:pPr>
        <w:r w:rsidRPr="009730D3">
          <w:rPr>
            <w:sz w:val="28"/>
            <w:szCs w:val="28"/>
          </w:rPr>
          <w:fldChar w:fldCharType="begin"/>
        </w:r>
        <w:r w:rsidRPr="009730D3">
          <w:rPr>
            <w:sz w:val="28"/>
            <w:szCs w:val="28"/>
          </w:rPr>
          <w:instrText xml:space="preserve"> PAGE   \* MERGEFORMAT </w:instrText>
        </w:r>
        <w:r w:rsidRPr="009730D3">
          <w:rPr>
            <w:sz w:val="28"/>
            <w:szCs w:val="28"/>
          </w:rPr>
          <w:fldChar w:fldCharType="separate"/>
        </w:r>
        <w:r w:rsidR="005632A3" w:rsidRPr="009730D3">
          <w:rPr>
            <w:noProof/>
            <w:sz w:val="28"/>
            <w:szCs w:val="28"/>
          </w:rPr>
          <w:t>2</w:t>
        </w:r>
        <w:r w:rsidRPr="009730D3">
          <w:rPr>
            <w:noProof/>
            <w:sz w:val="28"/>
            <w:szCs w:val="28"/>
          </w:rPr>
          <w:fldChar w:fldCharType="end"/>
        </w:r>
      </w:p>
    </w:sdtContent>
  </w:sdt>
  <w:p w14:paraId="5F015038" w14:textId="77777777" w:rsidR="00902B8B" w:rsidRDefault="00902B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E782D" w14:textId="77777777" w:rsidR="00902B8B" w:rsidRDefault="00902B8B">
    <w:pPr>
      <w:pStyle w:val="Header"/>
      <w:jc w:val="center"/>
    </w:pPr>
  </w:p>
  <w:p w14:paraId="5275435E" w14:textId="77777777" w:rsidR="00902B8B" w:rsidRDefault="00902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C4B41"/>
    <w:multiLevelType w:val="hybridMultilevel"/>
    <w:tmpl w:val="54220D8E"/>
    <w:lvl w:ilvl="0" w:tplc="96F8262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68607062"/>
    <w:multiLevelType w:val="hybridMultilevel"/>
    <w:tmpl w:val="EEDC16FE"/>
    <w:lvl w:ilvl="0" w:tplc="9614EBD6">
      <w:start w:val="1"/>
      <w:numFmt w:val="decimal"/>
      <w:lvlText w:val="%1."/>
      <w:lvlJc w:val="left"/>
      <w:pPr>
        <w:tabs>
          <w:tab w:val="num" w:pos="1014"/>
        </w:tabs>
        <w:ind w:left="1014" w:hanging="360"/>
      </w:pPr>
      <w:rPr>
        <w:rFonts w:hint="default"/>
      </w:rPr>
    </w:lvl>
    <w:lvl w:ilvl="1" w:tplc="04090019" w:tentative="1">
      <w:start w:val="1"/>
      <w:numFmt w:val="lowerLetter"/>
      <w:lvlText w:val="%2."/>
      <w:lvlJc w:val="left"/>
      <w:pPr>
        <w:tabs>
          <w:tab w:val="num" w:pos="1734"/>
        </w:tabs>
        <w:ind w:left="1734" w:hanging="360"/>
      </w:pPr>
    </w:lvl>
    <w:lvl w:ilvl="2" w:tplc="0409001B" w:tentative="1">
      <w:start w:val="1"/>
      <w:numFmt w:val="lowerRoman"/>
      <w:lvlText w:val="%3."/>
      <w:lvlJc w:val="right"/>
      <w:pPr>
        <w:tabs>
          <w:tab w:val="num" w:pos="2454"/>
        </w:tabs>
        <w:ind w:left="2454" w:hanging="180"/>
      </w:pPr>
    </w:lvl>
    <w:lvl w:ilvl="3" w:tplc="0409000F" w:tentative="1">
      <w:start w:val="1"/>
      <w:numFmt w:val="decimal"/>
      <w:lvlText w:val="%4."/>
      <w:lvlJc w:val="left"/>
      <w:pPr>
        <w:tabs>
          <w:tab w:val="num" w:pos="3174"/>
        </w:tabs>
        <w:ind w:left="3174" w:hanging="360"/>
      </w:pPr>
    </w:lvl>
    <w:lvl w:ilvl="4" w:tplc="04090019" w:tentative="1">
      <w:start w:val="1"/>
      <w:numFmt w:val="lowerLetter"/>
      <w:lvlText w:val="%5."/>
      <w:lvlJc w:val="left"/>
      <w:pPr>
        <w:tabs>
          <w:tab w:val="num" w:pos="3894"/>
        </w:tabs>
        <w:ind w:left="3894" w:hanging="360"/>
      </w:pPr>
    </w:lvl>
    <w:lvl w:ilvl="5" w:tplc="0409001B" w:tentative="1">
      <w:start w:val="1"/>
      <w:numFmt w:val="lowerRoman"/>
      <w:lvlText w:val="%6."/>
      <w:lvlJc w:val="right"/>
      <w:pPr>
        <w:tabs>
          <w:tab w:val="num" w:pos="4614"/>
        </w:tabs>
        <w:ind w:left="4614" w:hanging="180"/>
      </w:pPr>
    </w:lvl>
    <w:lvl w:ilvl="6" w:tplc="0409000F" w:tentative="1">
      <w:start w:val="1"/>
      <w:numFmt w:val="decimal"/>
      <w:lvlText w:val="%7."/>
      <w:lvlJc w:val="left"/>
      <w:pPr>
        <w:tabs>
          <w:tab w:val="num" w:pos="5334"/>
        </w:tabs>
        <w:ind w:left="5334" w:hanging="360"/>
      </w:pPr>
    </w:lvl>
    <w:lvl w:ilvl="7" w:tplc="04090019" w:tentative="1">
      <w:start w:val="1"/>
      <w:numFmt w:val="lowerLetter"/>
      <w:lvlText w:val="%8."/>
      <w:lvlJc w:val="left"/>
      <w:pPr>
        <w:tabs>
          <w:tab w:val="num" w:pos="6054"/>
        </w:tabs>
        <w:ind w:left="6054" w:hanging="360"/>
      </w:pPr>
    </w:lvl>
    <w:lvl w:ilvl="8" w:tplc="0409001B" w:tentative="1">
      <w:start w:val="1"/>
      <w:numFmt w:val="lowerRoman"/>
      <w:lvlText w:val="%9."/>
      <w:lvlJc w:val="right"/>
      <w:pPr>
        <w:tabs>
          <w:tab w:val="num" w:pos="6774"/>
        </w:tabs>
        <w:ind w:left="6774" w:hanging="180"/>
      </w:pPr>
    </w:lvl>
  </w:abstractNum>
  <w:abstractNum w:abstractNumId="2" w15:restartNumberingAfterBreak="0">
    <w:nsid w:val="7C046719"/>
    <w:multiLevelType w:val="hybridMultilevel"/>
    <w:tmpl w:val="086C5DD8"/>
    <w:lvl w:ilvl="0" w:tplc="ABBE3BF2">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835"/>
    <w:rsid w:val="00000642"/>
    <w:rsid w:val="00002DDE"/>
    <w:rsid w:val="00003EF2"/>
    <w:rsid w:val="000047E5"/>
    <w:rsid w:val="0000491B"/>
    <w:rsid w:val="0000609C"/>
    <w:rsid w:val="000060B3"/>
    <w:rsid w:val="0000677D"/>
    <w:rsid w:val="0001006F"/>
    <w:rsid w:val="0001199D"/>
    <w:rsid w:val="00013C94"/>
    <w:rsid w:val="00015873"/>
    <w:rsid w:val="00017FDD"/>
    <w:rsid w:val="00022553"/>
    <w:rsid w:val="000244D8"/>
    <w:rsid w:val="0002562B"/>
    <w:rsid w:val="00025A07"/>
    <w:rsid w:val="00025D9F"/>
    <w:rsid w:val="000277C8"/>
    <w:rsid w:val="000322E3"/>
    <w:rsid w:val="00036469"/>
    <w:rsid w:val="00040E80"/>
    <w:rsid w:val="000461FC"/>
    <w:rsid w:val="00047E0F"/>
    <w:rsid w:val="000517C1"/>
    <w:rsid w:val="0005701C"/>
    <w:rsid w:val="00060A28"/>
    <w:rsid w:val="00061DE7"/>
    <w:rsid w:val="0006278B"/>
    <w:rsid w:val="000643A4"/>
    <w:rsid w:val="000657A1"/>
    <w:rsid w:val="00066517"/>
    <w:rsid w:val="000666B5"/>
    <w:rsid w:val="00070842"/>
    <w:rsid w:val="00070A90"/>
    <w:rsid w:val="00072439"/>
    <w:rsid w:val="00074F52"/>
    <w:rsid w:val="00075F18"/>
    <w:rsid w:val="0008160E"/>
    <w:rsid w:val="00083189"/>
    <w:rsid w:val="000844B2"/>
    <w:rsid w:val="000862CF"/>
    <w:rsid w:val="000907E0"/>
    <w:rsid w:val="00091CDC"/>
    <w:rsid w:val="00092A3E"/>
    <w:rsid w:val="00096B79"/>
    <w:rsid w:val="000A0080"/>
    <w:rsid w:val="000A53AE"/>
    <w:rsid w:val="000A66E9"/>
    <w:rsid w:val="000B0097"/>
    <w:rsid w:val="000B2B1F"/>
    <w:rsid w:val="000B31DA"/>
    <w:rsid w:val="000B3B7F"/>
    <w:rsid w:val="000B540D"/>
    <w:rsid w:val="000B75B7"/>
    <w:rsid w:val="000C07A7"/>
    <w:rsid w:val="000C460A"/>
    <w:rsid w:val="000C4BA4"/>
    <w:rsid w:val="000C56F3"/>
    <w:rsid w:val="000C759E"/>
    <w:rsid w:val="000D6120"/>
    <w:rsid w:val="000D7717"/>
    <w:rsid w:val="000E01DE"/>
    <w:rsid w:val="000E03D2"/>
    <w:rsid w:val="000E1D71"/>
    <w:rsid w:val="000E2C77"/>
    <w:rsid w:val="000E2FB7"/>
    <w:rsid w:val="000E5270"/>
    <w:rsid w:val="000E7543"/>
    <w:rsid w:val="000F0AE1"/>
    <w:rsid w:val="000F1780"/>
    <w:rsid w:val="000F40C1"/>
    <w:rsid w:val="000F5192"/>
    <w:rsid w:val="000F60B3"/>
    <w:rsid w:val="000F7AA0"/>
    <w:rsid w:val="0010352E"/>
    <w:rsid w:val="00104AB5"/>
    <w:rsid w:val="0010780B"/>
    <w:rsid w:val="00110670"/>
    <w:rsid w:val="00111101"/>
    <w:rsid w:val="00111206"/>
    <w:rsid w:val="00113A16"/>
    <w:rsid w:val="001161EF"/>
    <w:rsid w:val="00116CD0"/>
    <w:rsid w:val="00117EB4"/>
    <w:rsid w:val="001207FD"/>
    <w:rsid w:val="00120BF8"/>
    <w:rsid w:val="00122B38"/>
    <w:rsid w:val="00124245"/>
    <w:rsid w:val="00124535"/>
    <w:rsid w:val="00124F80"/>
    <w:rsid w:val="00130188"/>
    <w:rsid w:val="00132BE7"/>
    <w:rsid w:val="00134CCF"/>
    <w:rsid w:val="00135609"/>
    <w:rsid w:val="00141EF0"/>
    <w:rsid w:val="0014381E"/>
    <w:rsid w:val="0014586A"/>
    <w:rsid w:val="00146002"/>
    <w:rsid w:val="00153D38"/>
    <w:rsid w:val="00154216"/>
    <w:rsid w:val="0015495A"/>
    <w:rsid w:val="00163776"/>
    <w:rsid w:val="00164807"/>
    <w:rsid w:val="00166B79"/>
    <w:rsid w:val="00167624"/>
    <w:rsid w:val="00170243"/>
    <w:rsid w:val="001747EE"/>
    <w:rsid w:val="0017620A"/>
    <w:rsid w:val="00181210"/>
    <w:rsid w:val="00182289"/>
    <w:rsid w:val="0018245D"/>
    <w:rsid w:val="001868AB"/>
    <w:rsid w:val="001868C1"/>
    <w:rsid w:val="00187305"/>
    <w:rsid w:val="0019119B"/>
    <w:rsid w:val="001923B8"/>
    <w:rsid w:val="00194295"/>
    <w:rsid w:val="001966F8"/>
    <w:rsid w:val="00196B64"/>
    <w:rsid w:val="00197DDE"/>
    <w:rsid w:val="00197FE0"/>
    <w:rsid w:val="001A402D"/>
    <w:rsid w:val="001A4487"/>
    <w:rsid w:val="001A78D4"/>
    <w:rsid w:val="001A7A18"/>
    <w:rsid w:val="001B0C15"/>
    <w:rsid w:val="001B2BA0"/>
    <w:rsid w:val="001B4057"/>
    <w:rsid w:val="001B4379"/>
    <w:rsid w:val="001B72DB"/>
    <w:rsid w:val="001C021F"/>
    <w:rsid w:val="001C442C"/>
    <w:rsid w:val="001C46F1"/>
    <w:rsid w:val="001C6922"/>
    <w:rsid w:val="001D17B1"/>
    <w:rsid w:val="001D1DC8"/>
    <w:rsid w:val="001D1DFC"/>
    <w:rsid w:val="001D71D7"/>
    <w:rsid w:val="001E0375"/>
    <w:rsid w:val="001E4C8E"/>
    <w:rsid w:val="001E73FE"/>
    <w:rsid w:val="001E7FF3"/>
    <w:rsid w:val="001F1422"/>
    <w:rsid w:val="001F4BFC"/>
    <w:rsid w:val="001F4FFC"/>
    <w:rsid w:val="001F7564"/>
    <w:rsid w:val="00202903"/>
    <w:rsid w:val="0020437B"/>
    <w:rsid w:val="002049AE"/>
    <w:rsid w:val="0020613F"/>
    <w:rsid w:val="00207AE8"/>
    <w:rsid w:val="00213AFC"/>
    <w:rsid w:val="00216F50"/>
    <w:rsid w:val="00217D98"/>
    <w:rsid w:val="0022232D"/>
    <w:rsid w:val="00222429"/>
    <w:rsid w:val="00222D80"/>
    <w:rsid w:val="00222ED6"/>
    <w:rsid w:val="0022576A"/>
    <w:rsid w:val="0022611F"/>
    <w:rsid w:val="0022783A"/>
    <w:rsid w:val="00227CDC"/>
    <w:rsid w:val="002301BD"/>
    <w:rsid w:val="002314EB"/>
    <w:rsid w:val="0023198D"/>
    <w:rsid w:val="002351B6"/>
    <w:rsid w:val="00236290"/>
    <w:rsid w:val="00240E87"/>
    <w:rsid w:val="00241AD7"/>
    <w:rsid w:val="0024450A"/>
    <w:rsid w:val="00245D95"/>
    <w:rsid w:val="00247201"/>
    <w:rsid w:val="00247572"/>
    <w:rsid w:val="0024795F"/>
    <w:rsid w:val="00247F0C"/>
    <w:rsid w:val="002506EB"/>
    <w:rsid w:val="00250A7F"/>
    <w:rsid w:val="00250BA2"/>
    <w:rsid w:val="002544A7"/>
    <w:rsid w:val="0025510C"/>
    <w:rsid w:val="00261B3B"/>
    <w:rsid w:val="00262A30"/>
    <w:rsid w:val="00262F94"/>
    <w:rsid w:val="00265473"/>
    <w:rsid w:val="00266416"/>
    <w:rsid w:val="0027051E"/>
    <w:rsid w:val="00270E03"/>
    <w:rsid w:val="00271D6C"/>
    <w:rsid w:val="0027212D"/>
    <w:rsid w:val="0027566C"/>
    <w:rsid w:val="00275802"/>
    <w:rsid w:val="002813BC"/>
    <w:rsid w:val="00282FDF"/>
    <w:rsid w:val="0028320B"/>
    <w:rsid w:val="0028360A"/>
    <w:rsid w:val="00286DA9"/>
    <w:rsid w:val="00287100"/>
    <w:rsid w:val="00287182"/>
    <w:rsid w:val="00290771"/>
    <w:rsid w:val="00291BE2"/>
    <w:rsid w:val="00292096"/>
    <w:rsid w:val="002932D5"/>
    <w:rsid w:val="00293E06"/>
    <w:rsid w:val="002969CB"/>
    <w:rsid w:val="002969EF"/>
    <w:rsid w:val="00297423"/>
    <w:rsid w:val="002976BC"/>
    <w:rsid w:val="002A03BC"/>
    <w:rsid w:val="002A1B2F"/>
    <w:rsid w:val="002A63EF"/>
    <w:rsid w:val="002B6CFD"/>
    <w:rsid w:val="002B6D1B"/>
    <w:rsid w:val="002C0516"/>
    <w:rsid w:val="002C08C3"/>
    <w:rsid w:val="002C2D6B"/>
    <w:rsid w:val="002C33FC"/>
    <w:rsid w:val="002C638B"/>
    <w:rsid w:val="002C689A"/>
    <w:rsid w:val="002D04A8"/>
    <w:rsid w:val="002D11EF"/>
    <w:rsid w:val="002D5538"/>
    <w:rsid w:val="002E066F"/>
    <w:rsid w:val="002E231A"/>
    <w:rsid w:val="002E4B53"/>
    <w:rsid w:val="002F0993"/>
    <w:rsid w:val="002F1738"/>
    <w:rsid w:val="002F1BD8"/>
    <w:rsid w:val="002F1E36"/>
    <w:rsid w:val="002F5B72"/>
    <w:rsid w:val="002F6CE6"/>
    <w:rsid w:val="002F7ADE"/>
    <w:rsid w:val="0030016F"/>
    <w:rsid w:val="003022DB"/>
    <w:rsid w:val="00304621"/>
    <w:rsid w:val="00305950"/>
    <w:rsid w:val="00306875"/>
    <w:rsid w:val="00312675"/>
    <w:rsid w:val="00312778"/>
    <w:rsid w:val="00312FD5"/>
    <w:rsid w:val="00315D6A"/>
    <w:rsid w:val="00322526"/>
    <w:rsid w:val="00322D4B"/>
    <w:rsid w:val="0032489B"/>
    <w:rsid w:val="00324A77"/>
    <w:rsid w:val="00324B7B"/>
    <w:rsid w:val="00326945"/>
    <w:rsid w:val="003269AD"/>
    <w:rsid w:val="00327625"/>
    <w:rsid w:val="00330E7A"/>
    <w:rsid w:val="00331391"/>
    <w:rsid w:val="0034013C"/>
    <w:rsid w:val="003407C2"/>
    <w:rsid w:val="003415D5"/>
    <w:rsid w:val="0034421A"/>
    <w:rsid w:val="00345668"/>
    <w:rsid w:val="003470E1"/>
    <w:rsid w:val="00351AC5"/>
    <w:rsid w:val="0035251F"/>
    <w:rsid w:val="00353D86"/>
    <w:rsid w:val="00354E7B"/>
    <w:rsid w:val="00357FB8"/>
    <w:rsid w:val="00365468"/>
    <w:rsid w:val="0036551E"/>
    <w:rsid w:val="00367877"/>
    <w:rsid w:val="00372328"/>
    <w:rsid w:val="00372C1B"/>
    <w:rsid w:val="00372EAD"/>
    <w:rsid w:val="003737BE"/>
    <w:rsid w:val="00375596"/>
    <w:rsid w:val="00377844"/>
    <w:rsid w:val="00381433"/>
    <w:rsid w:val="00383034"/>
    <w:rsid w:val="00386D07"/>
    <w:rsid w:val="00387CBE"/>
    <w:rsid w:val="003915B3"/>
    <w:rsid w:val="00393A34"/>
    <w:rsid w:val="00394620"/>
    <w:rsid w:val="00394741"/>
    <w:rsid w:val="00394B7E"/>
    <w:rsid w:val="0039709D"/>
    <w:rsid w:val="003A11B9"/>
    <w:rsid w:val="003A176B"/>
    <w:rsid w:val="003B14E5"/>
    <w:rsid w:val="003B196C"/>
    <w:rsid w:val="003B1FB4"/>
    <w:rsid w:val="003B3524"/>
    <w:rsid w:val="003B6D21"/>
    <w:rsid w:val="003C07A6"/>
    <w:rsid w:val="003C082F"/>
    <w:rsid w:val="003C110F"/>
    <w:rsid w:val="003C1746"/>
    <w:rsid w:val="003C223D"/>
    <w:rsid w:val="003D0B80"/>
    <w:rsid w:val="003D1256"/>
    <w:rsid w:val="003D36EB"/>
    <w:rsid w:val="003D486C"/>
    <w:rsid w:val="003D7C76"/>
    <w:rsid w:val="003E090A"/>
    <w:rsid w:val="003E0D47"/>
    <w:rsid w:val="003E1986"/>
    <w:rsid w:val="003E21C5"/>
    <w:rsid w:val="003E23BE"/>
    <w:rsid w:val="003E28EC"/>
    <w:rsid w:val="003E34F5"/>
    <w:rsid w:val="003E4CCA"/>
    <w:rsid w:val="003E6295"/>
    <w:rsid w:val="003E72E5"/>
    <w:rsid w:val="003E7714"/>
    <w:rsid w:val="003E7C04"/>
    <w:rsid w:val="003F2060"/>
    <w:rsid w:val="003F49CB"/>
    <w:rsid w:val="003F5897"/>
    <w:rsid w:val="003F6383"/>
    <w:rsid w:val="0040240C"/>
    <w:rsid w:val="00403A06"/>
    <w:rsid w:val="0040766E"/>
    <w:rsid w:val="00411080"/>
    <w:rsid w:val="00411335"/>
    <w:rsid w:val="00411632"/>
    <w:rsid w:val="004156FF"/>
    <w:rsid w:val="004160A8"/>
    <w:rsid w:val="0041630B"/>
    <w:rsid w:val="00416CCB"/>
    <w:rsid w:val="00417830"/>
    <w:rsid w:val="004217EE"/>
    <w:rsid w:val="00421F8F"/>
    <w:rsid w:val="004227AC"/>
    <w:rsid w:val="00424A96"/>
    <w:rsid w:val="004256BF"/>
    <w:rsid w:val="00425C10"/>
    <w:rsid w:val="00427279"/>
    <w:rsid w:val="00430CA6"/>
    <w:rsid w:val="00431A16"/>
    <w:rsid w:val="00433210"/>
    <w:rsid w:val="0043477A"/>
    <w:rsid w:val="00440D42"/>
    <w:rsid w:val="00441DA7"/>
    <w:rsid w:val="00442A93"/>
    <w:rsid w:val="00445FD7"/>
    <w:rsid w:val="004505C7"/>
    <w:rsid w:val="00450E00"/>
    <w:rsid w:val="00450FBC"/>
    <w:rsid w:val="004514FC"/>
    <w:rsid w:val="00453815"/>
    <w:rsid w:val="004547E6"/>
    <w:rsid w:val="00454B10"/>
    <w:rsid w:val="0045632F"/>
    <w:rsid w:val="00456953"/>
    <w:rsid w:val="00457913"/>
    <w:rsid w:val="004621D5"/>
    <w:rsid w:val="004625F3"/>
    <w:rsid w:val="0046448D"/>
    <w:rsid w:val="00474F66"/>
    <w:rsid w:val="00477852"/>
    <w:rsid w:val="00481576"/>
    <w:rsid w:val="00483710"/>
    <w:rsid w:val="00484DC8"/>
    <w:rsid w:val="0048688D"/>
    <w:rsid w:val="00487C7C"/>
    <w:rsid w:val="00490015"/>
    <w:rsid w:val="0049074C"/>
    <w:rsid w:val="00491836"/>
    <w:rsid w:val="00492838"/>
    <w:rsid w:val="00493974"/>
    <w:rsid w:val="00494C7D"/>
    <w:rsid w:val="004A0160"/>
    <w:rsid w:val="004A1236"/>
    <w:rsid w:val="004A5B78"/>
    <w:rsid w:val="004A705A"/>
    <w:rsid w:val="004A7DEC"/>
    <w:rsid w:val="004B070D"/>
    <w:rsid w:val="004B0B30"/>
    <w:rsid w:val="004B0EAF"/>
    <w:rsid w:val="004B1D49"/>
    <w:rsid w:val="004B234B"/>
    <w:rsid w:val="004B3135"/>
    <w:rsid w:val="004B4980"/>
    <w:rsid w:val="004B5368"/>
    <w:rsid w:val="004B6608"/>
    <w:rsid w:val="004B6E8B"/>
    <w:rsid w:val="004B7A51"/>
    <w:rsid w:val="004C0522"/>
    <w:rsid w:val="004C0532"/>
    <w:rsid w:val="004C1D24"/>
    <w:rsid w:val="004C2052"/>
    <w:rsid w:val="004C330B"/>
    <w:rsid w:val="004C69E6"/>
    <w:rsid w:val="004C710D"/>
    <w:rsid w:val="004D0BE3"/>
    <w:rsid w:val="004D1699"/>
    <w:rsid w:val="004D2B6E"/>
    <w:rsid w:val="004D2D98"/>
    <w:rsid w:val="004D44C3"/>
    <w:rsid w:val="004D5B9D"/>
    <w:rsid w:val="004D5E85"/>
    <w:rsid w:val="004D631C"/>
    <w:rsid w:val="004D63DC"/>
    <w:rsid w:val="004D75A3"/>
    <w:rsid w:val="004E5C76"/>
    <w:rsid w:val="004E72AE"/>
    <w:rsid w:val="004F0DBB"/>
    <w:rsid w:val="004F125A"/>
    <w:rsid w:val="004F3483"/>
    <w:rsid w:val="004F5215"/>
    <w:rsid w:val="004F6110"/>
    <w:rsid w:val="00503432"/>
    <w:rsid w:val="00507815"/>
    <w:rsid w:val="005103A1"/>
    <w:rsid w:val="00511284"/>
    <w:rsid w:val="00513E46"/>
    <w:rsid w:val="00517519"/>
    <w:rsid w:val="0052186C"/>
    <w:rsid w:val="005218C9"/>
    <w:rsid w:val="00522D06"/>
    <w:rsid w:val="00524715"/>
    <w:rsid w:val="00524D53"/>
    <w:rsid w:val="0052761C"/>
    <w:rsid w:val="00527644"/>
    <w:rsid w:val="00533194"/>
    <w:rsid w:val="0053424F"/>
    <w:rsid w:val="00534A09"/>
    <w:rsid w:val="0053588C"/>
    <w:rsid w:val="00535A43"/>
    <w:rsid w:val="005377CE"/>
    <w:rsid w:val="00542AA8"/>
    <w:rsid w:val="00545E90"/>
    <w:rsid w:val="00546401"/>
    <w:rsid w:val="00546DB1"/>
    <w:rsid w:val="0055072A"/>
    <w:rsid w:val="00550F0B"/>
    <w:rsid w:val="00551DA6"/>
    <w:rsid w:val="00552D15"/>
    <w:rsid w:val="0055428D"/>
    <w:rsid w:val="00556A01"/>
    <w:rsid w:val="00556CF6"/>
    <w:rsid w:val="00557821"/>
    <w:rsid w:val="005601A1"/>
    <w:rsid w:val="005632A3"/>
    <w:rsid w:val="00563CDB"/>
    <w:rsid w:val="005660D8"/>
    <w:rsid w:val="005670A2"/>
    <w:rsid w:val="00574726"/>
    <w:rsid w:val="00577A2F"/>
    <w:rsid w:val="00580DB3"/>
    <w:rsid w:val="00582E95"/>
    <w:rsid w:val="005836EE"/>
    <w:rsid w:val="00583E23"/>
    <w:rsid w:val="00584D83"/>
    <w:rsid w:val="00586432"/>
    <w:rsid w:val="00586C8F"/>
    <w:rsid w:val="005901BD"/>
    <w:rsid w:val="00590332"/>
    <w:rsid w:val="00591954"/>
    <w:rsid w:val="00592580"/>
    <w:rsid w:val="005968A5"/>
    <w:rsid w:val="005A0949"/>
    <w:rsid w:val="005A3E71"/>
    <w:rsid w:val="005A6638"/>
    <w:rsid w:val="005B0E6E"/>
    <w:rsid w:val="005B10CD"/>
    <w:rsid w:val="005B370C"/>
    <w:rsid w:val="005B4265"/>
    <w:rsid w:val="005B4C42"/>
    <w:rsid w:val="005B6A0F"/>
    <w:rsid w:val="005B739F"/>
    <w:rsid w:val="005C061A"/>
    <w:rsid w:val="005C0B91"/>
    <w:rsid w:val="005C0D19"/>
    <w:rsid w:val="005C3024"/>
    <w:rsid w:val="005C37D1"/>
    <w:rsid w:val="005C5164"/>
    <w:rsid w:val="005C5F44"/>
    <w:rsid w:val="005C77F3"/>
    <w:rsid w:val="005D1130"/>
    <w:rsid w:val="005D1159"/>
    <w:rsid w:val="005D298B"/>
    <w:rsid w:val="005D33CA"/>
    <w:rsid w:val="005D3795"/>
    <w:rsid w:val="005D3A4A"/>
    <w:rsid w:val="005E2BCF"/>
    <w:rsid w:val="005E317F"/>
    <w:rsid w:val="005E69DA"/>
    <w:rsid w:val="005E6F74"/>
    <w:rsid w:val="005F20FC"/>
    <w:rsid w:val="005F3011"/>
    <w:rsid w:val="005F34A0"/>
    <w:rsid w:val="005F4102"/>
    <w:rsid w:val="005F7FED"/>
    <w:rsid w:val="006038B6"/>
    <w:rsid w:val="00604A0C"/>
    <w:rsid w:val="00605929"/>
    <w:rsid w:val="00605E32"/>
    <w:rsid w:val="00606F88"/>
    <w:rsid w:val="00610D34"/>
    <w:rsid w:val="006142E4"/>
    <w:rsid w:val="00614749"/>
    <w:rsid w:val="006201A4"/>
    <w:rsid w:val="006209FD"/>
    <w:rsid w:val="006233B1"/>
    <w:rsid w:val="00631B7E"/>
    <w:rsid w:val="00632D4B"/>
    <w:rsid w:val="00632EF6"/>
    <w:rsid w:val="0063358C"/>
    <w:rsid w:val="0063426E"/>
    <w:rsid w:val="006361E0"/>
    <w:rsid w:val="00643189"/>
    <w:rsid w:val="006463E6"/>
    <w:rsid w:val="006472E0"/>
    <w:rsid w:val="006504ED"/>
    <w:rsid w:val="00653584"/>
    <w:rsid w:val="00653C9C"/>
    <w:rsid w:val="006547ED"/>
    <w:rsid w:val="00654B67"/>
    <w:rsid w:val="00656F71"/>
    <w:rsid w:val="006625A6"/>
    <w:rsid w:val="006661DE"/>
    <w:rsid w:val="00667644"/>
    <w:rsid w:val="0067117C"/>
    <w:rsid w:val="00675095"/>
    <w:rsid w:val="006758C9"/>
    <w:rsid w:val="00675C22"/>
    <w:rsid w:val="0067663B"/>
    <w:rsid w:val="006771FE"/>
    <w:rsid w:val="00680026"/>
    <w:rsid w:val="00681492"/>
    <w:rsid w:val="00682E3E"/>
    <w:rsid w:val="0068316B"/>
    <w:rsid w:val="00684AB3"/>
    <w:rsid w:val="00685602"/>
    <w:rsid w:val="00694640"/>
    <w:rsid w:val="0069749D"/>
    <w:rsid w:val="00697FFE"/>
    <w:rsid w:val="006A05B9"/>
    <w:rsid w:val="006A1CA5"/>
    <w:rsid w:val="006A544D"/>
    <w:rsid w:val="006A5BEA"/>
    <w:rsid w:val="006B2F40"/>
    <w:rsid w:val="006B514F"/>
    <w:rsid w:val="006B790A"/>
    <w:rsid w:val="006C0E24"/>
    <w:rsid w:val="006C10FD"/>
    <w:rsid w:val="006C1D71"/>
    <w:rsid w:val="006C349C"/>
    <w:rsid w:val="006C4C45"/>
    <w:rsid w:val="006C558B"/>
    <w:rsid w:val="006C5FFF"/>
    <w:rsid w:val="006C68A3"/>
    <w:rsid w:val="006C692C"/>
    <w:rsid w:val="006C7A76"/>
    <w:rsid w:val="006D25A1"/>
    <w:rsid w:val="006D2FB0"/>
    <w:rsid w:val="006D4665"/>
    <w:rsid w:val="006D519F"/>
    <w:rsid w:val="006E01EA"/>
    <w:rsid w:val="006E12D6"/>
    <w:rsid w:val="006E20BB"/>
    <w:rsid w:val="006E27AA"/>
    <w:rsid w:val="006E7F78"/>
    <w:rsid w:val="006F0326"/>
    <w:rsid w:val="006F10B4"/>
    <w:rsid w:val="006F155D"/>
    <w:rsid w:val="006F56D8"/>
    <w:rsid w:val="006F5AB9"/>
    <w:rsid w:val="006F608A"/>
    <w:rsid w:val="006F6290"/>
    <w:rsid w:val="006F6991"/>
    <w:rsid w:val="006F7707"/>
    <w:rsid w:val="006F7A4F"/>
    <w:rsid w:val="00701AFA"/>
    <w:rsid w:val="00705433"/>
    <w:rsid w:val="00710425"/>
    <w:rsid w:val="007107A8"/>
    <w:rsid w:val="007140B1"/>
    <w:rsid w:val="00715895"/>
    <w:rsid w:val="0071681E"/>
    <w:rsid w:val="007176CF"/>
    <w:rsid w:val="00717E8E"/>
    <w:rsid w:val="00722727"/>
    <w:rsid w:val="00724576"/>
    <w:rsid w:val="00727DE3"/>
    <w:rsid w:val="0073243C"/>
    <w:rsid w:val="00733DCD"/>
    <w:rsid w:val="00733F89"/>
    <w:rsid w:val="00734FA0"/>
    <w:rsid w:val="0073733B"/>
    <w:rsid w:val="00741DB6"/>
    <w:rsid w:val="00747564"/>
    <w:rsid w:val="00747A1E"/>
    <w:rsid w:val="007531D5"/>
    <w:rsid w:val="00753B5B"/>
    <w:rsid w:val="007544F9"/>
    <w:rsid w:val="00755973"/>
    <w:rsid w:val="00755A3F"/>
    <w:rsid w:val="00757A6D"/>
    <w:rsid w:val="00760E9B"/>
    <w:rsid w:val="00761EFF"/>
    <w:rsid w:val="007626F5"/>
    <w:rsid w:val="007633CB"/>
    <w:rsid w:val="00763D15"/>
    <w:rsid w:val="00763D48"/>
    <w:rsid w:val="00764F8D"/>
    <w:rsid w:val="0076675A"/>
    <w:rsid w:val="00767852"/>
    <w:rsid w:val="00767E9B"/>
    <w:rsid w:val="00772377"/>
    <w:rsid w:val="00772EB3"/>
    <w:rsid w:val="00773DA9"/>
    <w:rsid w:val="0077426D"/>
    <w:rsid w:val="007767F8"/>
    <w:rsid w:val="00777544"/>
    <w:rsid w:val="00780741"/>
    <w:rsid w:val="007859C5"/>
    <w:rsid w:val="00786598"/>
    <w:rsid w:val="00787754"/>
    <w:rsid w:val="0079130E"/>
    <w:rsid w:val="007935AF"/>
    <w:rsid w:val="0079410D"/>
    <w:rsid w:val="007954B5"/>
    <w:rsid w:val="00795564"/>
    <w:rsid w:val="007975E6"/>
    <w:rsid w:val="007A39E2"/>
    <w:rsid w:val="007B0B52"/>
    <w:rsid w:val="007B2404"/>
    <w:rsid w:val="007B55DB"/>
    <w:rsid w:val="007B5817"/>
    <w:rsid w:val="007B61E9"/>
    <w:rsid w:val="007B6ED8"/>
    <w:rsid w:val="007C1387"/>
    <w:rsid w:val="007C2D81"/>
    <w:rsid w:val="007C44C2"/>
    <w:rsid w:val="007C5A7E"/>
    <w:rsid w:val="007C7288"/>
    <w:rsid w:val="007D4150"/>
    <w:rsid w:val="007D57EF"/>
    <w:rsid w:val="007E159B"/>
    <w:rsid w:val="007E1CA4"/>
    <w:rsid w:val="007E6FC1"/>
    <w:rsid w:val="007F2771"/>
    <w:rsid w:val="007F3B3D"/>
    <w:rsid w:val="007F5DEE"/>
    <w:rsid w:val="007F7C26"/>
    <w:rsid w:val="007F7E78"/>
    <w:rsid w:val="0080193E"/>
    <w:rsid w:val="00802C06"/>
    <w:rsid w:val="00810004"/>
    <w:rsid w:val="008109A4"/>
    <w:rsid w:val="008119EA"/>
    <w:rsid w:val="00813FF3"/>
    <w:rsid w:val="00814432"/>
    <w:rsid w:val="00816061"/>
    <w:rsid w:val="008165A6"/>
    <w:rsid w:val="00825BF8"/>
    <w:rsid w:val="00827AB6"/>
    <w:rsid w:val="00827C77"/>
    <w:rsid w:val="008302A7"/>
    <w:rsid w:val="0083094B"/>
    <w:rsid w:val="00832753"/>
    <w:rsid w:val="0083387F"/>
    <w:rsid w:val="00834CBB"/>
    <w:rsid w:val="00834E4C"/>
    <w:rsid w:val="00835F97"/>
    <w:rsid w:val="00842D13"/>
    <w:rsid w:val="00843E4D"/>
    <w:rsid w:val="008464AD"/>
    <w:rsid w:val="008514C8"/>
    <w:rsid w:val="00851D91"/>
    <w:rsid w:val="0085200F"/>
    <w:rsid w:val="00852604"/>
    <w:rsid w:val="008531ED"/>
    <w:rsid w:val="00854D4F"/>
    <w:rsid w:val="00856938"/>
    <w:rsid w:val="00857B71"/>
    <w:rsid w:val="00863190"/>
    <w:rsid w:val="0086482F"/>
    <w:rsid w:val="00867651"/>
    <w:rsid w:val="00867748"/>
    <w:rsid w:val="00873850"/>
    <w:rsid w:val="00875C3C"/>
    <w:rsid w:val="00875F91"/>
    <w:rsid w:val="00876FB1"/>
    <w:rsid w:val="0087766F"/>
    <w:rsid w:val="00877A3C"/>
    <w:rsid w:val="00877FCF"/>
    <w:rsid w:val="00882CA9"/>
    <w:rsid w:val="00883194"/>
    <w:rsid w:val="00883D42"/>
    <w:rsid w:val="00884557"/>
    <w:rsid w:val="008847AF"/>
    <w:rsid w:val="00885224"/>
    <w:rsid w:val="008862A2"/>
    <w:rsid w:val="00891C29"/>
    <w:rsid w:val="00894A0B"/>
    <w:rsid w:val="0089581A"/>
    <w:rsid w:val="008A4031"/>
    <w:rsid w:val="008A63BA"/>
    <w:rsid w:val="008A660C"/>
    <w:rsid w:val="008A68DE"/>
    <w:rsid w:val="008A6AD8"/>
    <w:rsid w:val="008A747F"/>
    <w:rsid w:val="008B2B67"/>
    <w:rsid w:val="008B43A8"/>
    <w:rsid w:val="008B509D"/>
    <w:rsid w:val="008B68F9"/>
    <w:rsid w:val="008B6AEF"/>
    <w:rsid w:val="008B797F"/>
    <w:rsid w:val="008C2ABD"/>
    <w:rsid w:val="008C2C36"/>
    <w:rsid w:val="008C3F0E"/>
    <w:rsid w:val="008C64F3"/>
    <w:rsid w:val="008C671B"/>
    <w:rsid w:val="008C7FF0"/>
    <w:rsid w:val="008D24F9"/>
    <w:rsid w:val="008D70AF"/>
    <w:rsid w:val="008E0EB2"/>
    <w:rsid w:val="008E1E1D"/>
    <w:rsid w:val="008E2993"/>
    <w:rsid w:val="008E3216"/>
    <w:rsid w:val="008E4A37"/>
    <w:rsid w:val="008E5F51"/>
    <w:rsid w:val="008E6A9C"/>
    <w:rsid w:val="008E7BAB"/>
    <w:rsid w:val="008F00F3"/>
    <w:rsid w:val="008F1CA1"/>
    <w:rsid w:val="008F27A8"/>
    <w:rsid w:val="008F2A62"/>
    <w:rsid w:val="008F2D94"/>
    <w:rsid w:val="008F37A2"/>
    <w:rsid w:val="008F42EE"/>
    <w:rsid w:val="008F4633"/>
    <w:rsid w:val="008F66E8"/>
    <w:rsid w:val="008F6965"/>
    <w:rsid w:val="008F720C"/>
    <w:rsid w:val="00900DE9"/>
    <w:rsid w:val="00902B8B"/>
    <w:rsid w:val="00906225"/>
    <w:rsid w:val="00917C97"/>
    <w:rsid w:val="009206D0"/>
    <w:rsid w:val="0092449F"/>
    <w:rsid w:val="0092665E"/>
    <w:rsid w:val="009277C4"/>
    <w:rsid w:val="00927B4D"/>
    <w:rsid w:val="00932623"/>
    <w:rsid w:val="0093445C"/>
    <w:rsid w:val="00940E0F"/>
    <w:rsid w:val="0094362F"/>
    <w:rsid w:val="00946B07"/>
    <w:rsid w:val="009475B8"/>
    <w:rsid w:val="00950E47"/>
    <w:rsid w:val="009527FD"/>
    <w:rsid w:val="00956947"/>
    <w:rsid w:val="00956D01"/>
    <w:rsid w:val="00957AE4"/>
    <w:rsid w:val="0096015F"/>
    <w:rsid w:val="00960331"/>
    <w:rsid w:val="00963C46"/>
    <w:rsid w:val="00965D08"/>
    <w:rsid w:val="009730D3"/>
    <w:rsid w:val="00974712"/>
    <w:rsid w:val="00974892"/>
    <w:rsid w:val="00974D9F"/>
    <w:rsid w:val="00980D2B"/>
    <w:rsid w:val="0098295F"/>
    <w:rsid w:val="00983156"/>
    <w:rsid w:val="00990424"/>
    <w:rsid w:val="00992883"/>
    <w:rsid w:val="00997ED6"/>
    <w:rsid w:val="009A00B3"/>
    <w:rsid w:val="009A69E1"/>
    <w:rsid w:val="009A7430"/>
    <w:rsid w:val="009B08C8"/>
    <w:rsid w:val="009B17C2"/>
    <w:rsid w:val="009B1C6E"/>
    <w:rsid w:val="009B5753"/>
    <w:rsid w:val="009C01D8"/>
    <w:rsid w:val="009C021E"/>
    <w:rsid w:val="009C1CAA"/>
    <w:rsid w:val="009C2D8C"/>
    <w:rsid w:val="009C3CAA"/>
    <w:rsid w:val="009C5D79"/>
    <w:rsid w:val="009C67F1"/>
    <w:rsid w:val="009C79CB"/>
    <w:rsid w:val="009D021F"/>
    <w:rsid w:val="009D077E"/>
    <w:rsid w:val="009D532F"/>
    <w:rsid w:val="009D62DE"/>
    <w:rsid w:val="009E15E6"/>
    <w:rsid w:val="009E398E"/>
    <w:rsid w:val="009E642C"/>
    <w:rsid w:val="009E77C5"/>
    <w:rsid w:val="009F17AC"/>
    <w:rsid w:val="009F207D"/>
    <w:rsid w:val="009F4758"/>
    <w:rsid w:val="00A00A5B"/>
    <w:rsid w:val="00A0176E"/>
    <w:rsid w:val="00A11CAF"/>
    <w:rsid w:val="00A11F6D"/>
    <w:rsid w:val="00A1458B"/>
    <w:rsid w:val="00A14F11"/>
    <w:rsid w:val="00A17C13"/>
    <w:rsid w:val="00A202EA"/>
    <w:rsid w:val="00A2291D"/>
    <w:rsid w:val="00A24988"/>
    <w:rsid w:val="00A26F7C"/>
    <w:rsid w:val="00A27537"/>
    <w:rsid w:val="00A2755B"/>
    <w:rsid w:val="00A27563"/>
    <w:rsid w:val="00A31377"/>
    <w:rsid w:val="00A34A2E"/>
    <w:rsid w:val="00A34FD7"/>
    <w:rsid w:val="00A37FE3"/>
    <w:rsid w:val="00A405B7"/>
    <w:rsid w:val="00A41BAE"/>
    <w:rsid w:val="00A42E38"/>
    <w:rsid w:val="00A4376D"/>
    <w:rsid w:val="00A4456B"/>
    <w:rsid w:val="00A459CE"/>
    <w:rsid w:val="00A45FFC"/>
    <w:rsid w:val="00A46B2A"/>
    <w:rsid w:val="00A47100"/>
    <w:rsid w:val="00A4761C"/>
    <w:rsid w:val="00A5176C"/>
    <w:rsid w:val="00A57FF8"/>
    <w:rsid w:val="00A6063A"/>
    <w:rsid w:val="00A6093B"/>
    <w:rsid w:val="00A6276A"/>
    <w:rsid w:val="00A64875"/>
    <w:rsid w:val="00A65872"/>
    <w:rsid w:val="00A73D87"/>
    <w:rsid w:val="00A83327"/>
    <w:rsid w:val="00A83985"/>
    <w:rsid w:val="00A87D63"/>
    <w:rsid w:val="00A91806"/>
    <w:rsid w:val="00A92CBD"/>
    <w:rsid w:val="00A92FF3"/>
    <w:rsid w:val="00A94BCD"/>
    <w:rsid w:val="00A94CB4"/>
    <w:rsid w:val="00A966CF"/>
    <w:rsid w:val="00A978AD"/>
    <w:rsid w:val="00AA09F3"/>
    <w:rsid w:val="00AA175C"/>
    <w:rsid w:val="00AA4D48"/>
    <w:rsid w:val="00AA5384"/>
    <w:rsid w:val="00AB0AFE"/>
    <w:rsid w:val="00AB3F92"/>
    <w:rsid w:val="00AB44AB"/>
    <w:rsid w:val="00AC1606"/>
    <w:rsid w:val="00AC267A"/>
    <w:rsid w:val="00AC2B9D"/>
    <w:rsid w:val="00AC354D"/>
    <w:rsid w:val="00AC6558"/>
    <w:rsid w:val="00AD30A8"/>
    <w:rsid w:val="00AE33B1"/>
    <w:rsid w:val="00AF00D2"/>
    <w:rsid w:val="00AF08D7"/>
    <w:rsid w:val="00AF2835"/>
    <w:rsid w:val="00AF2BD9"/>
    <w:rsid w:val="00AF6186"/>
    <w:rsid w:val="00B01E8A"/>
    <w:rsid w:val="00B02D59"/>
    <w:rsid w:val="00B041EE"/>
    <w:rsid w:val="00B04A90"/>
    <w:rsid w:val="00B065BA"/>
    <w:rsid w:val="00B06CF3"/>
    <w:rsid w:val="00B07194"/>
    <w:rsid w:val="00B16919"/>
    <w:rsid w:val="00B16E84"/>
    <w:rsid w:val="00B227A8"/>
    <w:rsid w:val="00B22AD4"/>
    <w:rsid w:val="00B23885"/>
    <w:rsid w:val="00B252B0"/>
    <w:rsid w:val="00B260F3"/>
    <w:rsid w:val="00B2625C"/>
    <w:rsid w:val="00B2639B"/>
    <w:rsid w:val="00B264EF"/>
    <w:rsid w:val="00B3127D"/>
    <w:rsid w:val="00B3604C"/>
    <w:rsid w:val="00B37603"/>
    <w:rsid w:val="00B427E5"/>
    <w:rsid w:val="00B44A51"/>
    <w:rsid w:val="00B4537E"/>
    <w:rsid w:val="00B51019"/>
    <w:rsid w:val="00B5270F"/>
    <w:rsid w:val="00B551FF"/>
    <w:rsid w:val="00B55D02"/>
    <w:rsid w:val="00B5601D"/>
    <w:rsid w:val="00B5635B"/>
    <w:rsid w:val="00B567B6"/>
    <w:rsid w:val="00B579C6"/>
    <w:rsid w:val="00B62722"/>
    <w:rsid w:val="00B62812"/>
    <w:rsid w:val="00B63E0F"/>
    <w:rsid w:val="00B6450A"/>
    <w:rsid w:val="00B6599D"/>
    <w:rsid w:val="00B704CF"/>
    <w:rsid w:val="00B740DF"/>
    <w:rsid w:val="00B74300"/>
    <w:rsid w:val="00B77195"/>
    <w:rsid w:val="00B8007C"/>
    <w:rsid w:val="00B81DD9"/>
    <w:rsid w:val="00B82362"/>
    <w:rsid w:val="00B826FB"/>
    <w:rsid w:val="00B829E0"/>
    <w:rsid w:val="00B936DE"/>
    <w:rsid w:val="00B967AF"/>
    <w:rsid w:val="00BA0093"/>
    <w:rsid w:val="00BA0929"/>
    <w:rsid w:val="00BA0B11"/>
    <w:rsid w:val="00BA18D9"/>
    <w:rsid w:val="00BA4638"/>
    <w:rsid w:val="00BA58C0"/>
    <w:rsid w:val="00BA7BCC"/>
    <w:rsid w:val="00BB5033"/>
    <w:rsid w:val="00BB6E3D"/>
    <w:rsid w:val="00BB7391"/>
    <w:rsid w:val="00BC098E"/>
    <w:rsid w:val="00BC0F18"/>
    <w:rsid w:val="00BC15F5"/>
    <w:rsid w:val="00BC3128"/>
    <w:rsid w:val="00BC68F6"/>
    <w:rsid w:val="00BD0DA3"/>
    <w:rsid w:val="00BD199F"/>
    <w:rsid w:val="00BD3A82"/>
    <w:rsid w:val="00BD477B"/>
    <w:rsid w:val="00BD5151"/>
    <w:rsid w:val="00BD56D5"/>
    <w:rsid w:val="00BD78C5"/>
    <w:rsid w:val="00BE0D96"/>
    <w:rsid w:val="00BE148B"/>
    <w:rsid w:val="00BE1FE3"/>
    <w:rsid w:val="00BE3F79"/>
    <w:rsid w:val="00BE74A0"/>
    <w:rsid w:val="00BF10A6"/>
    <w:rsid w:val="00BF3A87"/>
    <w:rsid w:val="00BF4B41"/>
    <w:rsid w:val="00BF6321"/>
    <w:rsid w:val="00C033FE"/>
    <w:rsid w:val="00C039C1"/>
    <w:rsid w:val="00C03BD8"/>
    <w:rsid w:val="00C041D0"/>
    <w:rsid w:val="00C048F1"/>
    <w:rsid w:val="00C06812"/>
    <w:rsid w:val="00C11C41"/>
    <w:rsid w:val="00C17DC1"/>
    <w:rsid w:val="00C21599"/>
    <w:rsid w:val="00C2586F"/>
    <w:rsid w:val="00C27CB9"/>
    <w:rsid w:val="00C300EF"/>
    <w:rsid w:val="00C3351F"/>
    <w:rsid w:val="00C37217"/>
    <w:rsid w:val="00C375C5"/>
    <w:rsid w:val="00C409B7"/>
    <w:rsid w:val="00C41631"/>
    <w:rsid w:val="00C4381E"/>
    <w:rsid w:val="00C44C67"/>
    <w:rsid w:val="00C50290"/>
    <w:rsid w:val="00C52A9D"/>
    <w:rsid w:val="00C54455"/>
    <w:rsid w:val="00C55942"/>
    <w:rsid w:val="00C56D2E"/>
    <w:rsid w:val="00C5718F"/>
    <w:rsid w:val="00C6062E"/>
    <w:rsid w:val="00C6607B"/>
    <w:rsid w:val="00C70C5D"/>
    <w:rsid w:val="00C728AE"/>
    <w:rsid w:val="00C74D2C"/>
    <w:rsid w:val="00C753B9"/>
    <w:rsid w:val="00C76DB8"/>
    <w:rsid w:val="00C80290"/>
    <w:rsid w:val="00C8275D"/>
    <w:rsid w:val="00C847BB"/>
    <w:rsid w:val="00C8570B"/>
    <w:rsid w:val="00C85C9F"/>
    <w:rsid w:val="00C9227A"/>
    <w:rsid w:val="00C96503"/>
    <w:rsid w:val="00C96800"/>
    <w:rsid w:val="00C975EB"/>
    <w:rsid w:val="00CA023E"/>
    <w:rsid w:val="00CA1873"/>
    <w:rsid w:val="00CA3507"/>
    <w:rsid w:val="00CA4CC5"/>
    <w:rsid w:val="00CA6999"/>
    <w:rsid w:val="00CA7995"/>
    <w:rsid w:val="00CA7A2D"/>
    <w:rsid w:val="00CB0922"/>
    <w:rsid w:val="00CB0EC2"/>
    <w:rsid w:val="00CB1138"/>
    <w:rsid w:val="00CB2448"/>
    <w:rsid w:val="00CB2C49"/>
    <w:rsid w:val="00CB51C1"/>
    <w:rsid w:val="00CB52DD"/>
    <w:rsid w:val="00CB6059"/>
    <w:rsid w:val="00CB6A5C"/>
    <w:rsid w:val="00CB7771"/>
    <w:rsid w:val="00CC1C2D"/>
    <w:rsid w:val="00CC2598"/>
    <w:rsid w:val="00CC2BCE"/>
    <w:rsid w:val="00CC3D7C"/>
    <w:rsid w:val="00CC62FE"/>
    <w:rsid w:val="00CC7C8E"/>
    <w:rsid w:val="00CD0DE9"/>
    <w:rsid w:val="00CD5468"/>
    <w:rsid w:val="00CD7F07"/>
    <w:rsid w:val="00CE2617"/>
    <w:rsid w:val="00CE3F38"/>
    <w:rsid w:val="00CE3F3E"/>
    <w:rsid w:val="00CE61BF"/>
    <w:rsid w:val="00CE6720"/>
    <w:rsid w:val="00CF04F9"/>
    <w:rsid w:val="00CF3ED1"/>
    <w:rsid w:val="00CF5A80"/>
    <w:rsid w:val="00CF608E"/>
    <w:rsid w:val="00CF7AA0"/>
    <w:rsid w:val="00D03B9F"/>
    <w:rsid w:val="00D040F7"/>
    <w:rsid w:val="00D042A5"/>
    <w:rsid w:val="00D07318"/>
    <w:rsid w:val="00D075D3"/>
    <w:rsid w:val="00D10039"/>
    <w:rsid w:val="00D1261C"/>
    <w:rsid w:val="00D13914"/>
    <w:rsid w:val="00D13F37"/>
    <w:rsid w:val="00D146F1"/>
    <w:rsid w:val="00D1756C"/>
    <w:rsid w:val="00D17EE6"/>
    <w:rsid w:val="00D207A0"/>
    <w:rsid w:val="00D237E7"/>
    <w:rsid w:val="00D242C4"/>
    <w:rsid w:val="00D2465F"/>
    <w:rsid w:val="00D2482C"/>
    <w:rsid w:val="00D25C7D"/>
    <w:rsid w:val="00D266EE"/>
    <w:rsid w:val="00D33694"/>
    <w:rsid w:val="00D33A3D"/>
    <w:rsid w:val="00D361A7"/>
    <w:rsid w:val="00D374E2"/>
    <w:rsid w:val="00D41559"/>
    <w:rsid w:val="00D42325"/>
    <w:rsid w:val="00D427BE"/>
    <w:rsid w:val="00D47768"/>
    <w:rsid w:val="00D52824"/>
    <w:rsid w:val="00D52FF5"/>
    <w:rsid w:val="00D5514A"/>
    <w:rsid w:val="00D60009"/>
    <w:rsid w:val="00D62962"/>
    <w:rsid w:val="00D63299"/>
    <w:rsid w:val="00D63C7D"/>
    <w:rsid w:val="00D64D63"/>
    <w:rsid w:val="00D67619"/>
    <w:rsid w:val="00D7139B"/>
    <w:rsid w:val="00D73397"/>
    <w:rsid w:val="00D73576"/>
    <w:rsid w:val="00D73F23"/>
    <w:rsid w:val="00D7427F"/>
    <w:rsid w:val="00D80010"/>
    <w:rsid w:val="00D81987"/>
    <w:rsid w:val="00D82E0E"/>
    <w:rsid w:val="00D83E29"/>
    <w:rsid w:val="00D8568E"/>
    <w:rsid w:val="00D85740"/>
    <w:rsid w:val="00D86916"/>
    <w:rsid w:val="00D91377"/>
    <w:rsid w:val="00D91604"/>
    <w:rsid w:val="00D919E8"/>
    <w:rsid w:val="00D92186"/>
    <w:rsid w:val="00D92D35"/>
    <w:rsid w:val="00D93106"/>
    <w:rsid w:val="00D962FD"/>
    <w:rsid w:val="00D97897"/>
    <w:rsid w:val="00D97C30"/>
    <w:rsid w:val="00DA17C3"/>
    <w:rsid w:val="00DA4063"/>
    <w:rsid w:val="00DA45AA"/>
    <w:rsid w:val="00DA4F0A"/>
    <w:rsid w:val="00DA5552"/>
    <w:rsid w:val="00DA5CE0"/>
    <w:rsid w:val="00DA6AA1"/>
    <w:rsid w:val="00DA7D55"/>
    <w:rsid w:val="00DB6836"/>
    <w:rsid w:val="00DC07C6"/>
    <w:rsid w:val="00DC184A"/>
    <w:rsid w:val="00DC20E9"/>
    <w:rsid w:val="00DC22D2"/>
    <w:rsid w:val="00DC32AD"/>
    <w:rsid w:val="00DC4FFF"/>
    <w:rsid w:val="00DC5CBD"/>
    <w:rsid w:val="00DC63BA"/>
    <w:rsid w:val="00DC7982"/>
    <w:rsid w:val="00DD2157"/>
    <w:rsid w:val="00DD4A4E"/>
    <w:rsid w:val="00DD62C6"/>
    <w:rsid w:val="00DD6381"/>
    <w:rsid w:val="00DD66C2"/>
    <w:rsid w:val="00DD7039"/>
    <w:rsid w:val="00DE0218"/>
    <w:rsid w:val="00DF0F73"/>
    <w:rsid w:val="00DF2134"/>
    <w:rsid w:val="00DF247F"/>
    <w:rsid w:val="00DF51B6"/>
    <w:rsid w:val="00DF65C4"/>
    <w:rsid w:val="00DF6F8B"/>
    <w:rsid w:val="00DF7382"/>
    <w:rsid w:val="00E01594"/>
    <w:rsid w:val="00E03C20"/>
    <w:rsid w:val="00E043BE"/>
    <w:rsid w:val="00E06ED7"/>
    <w:rsid w:val="00E10E49"/>
    <w:rsid w:val="00E14C26"/>
    <w:rsid w:val="00E1512E"/>
    <w:rsid w:val="00E15762"/>
    <w:rsid w:val="00E16AF7"/>
    <w:rsid w:val="00E2091F"/>
    <w:rsid w:val="00E21478"/>
    <w:rsid w:val="00E224B3"/>
    <w:rsid w:val="00E240BA"/>
    <w:rsid w:val="00E25579"/>
    <w:rsid w:val="00E26811"/>
    <w:rsid w:val="00E26D6C"/>
    <w:rsid w:val="00E30C0C"/>
    <w:rsid w:val="00E32AFE"/>
    <w:rsid w:val="00E33021"/>
    <w:rsid w:val="00E3341F"/>
    <w:rsid w:val="00E35485"/>
    <w:rsid w:val="00E41631"/>
    <w:rsid w:val="00E420DB"/>
    <w:rsid w:val="00E42D57"/>
    <w:rsid w:val="00E46FEC"/>
    <w:rsid w:val="00E55F35"/>
    <w:rsid w:val="00E55F4F"/>
    <w:rsid w:val="00E572B9"/>
    <w:rsid w:val="00E60B58"/>
    <w:rsid w:val="00E61FBB"/>
    <w:rsid w:val="00E64890"/>
    <w:rsid w:val="00E70608"/>
    <w:rsid w:val="00E71BF9"/>
    <w:rsid w:val="00E71CC1"/>
    <w:rsid w:val="00E72522"/>
    <w:rsid w:val="00E7275F"/>
    <w:rsid w:val="00E731E0"/>
    <w:rsid w:val="00E754AE"/>
    <w:rsid w:val="00E7563C"/>
    <w:rsid w:val="00E77A85"/>
    <w:rsid w:val="00E803B2"/>
    <w:rsid w:val="00E81C11"/>
    <w:rsid w:val="00E831DD"/>
    <w:rsid w:val="00E85A18"/>
    <w:rsid w:val="00E910BB"/>
    <w:rsid w:val="00E94679"/>
    <w:rsid w:val="00E94A98"/>
    <w:rsid w:val="00E94B1F"/>
    <w:rsid w:val="00E96A21"/>
    <w:rsid w:val="00E97DD7"/>
    <w:rsid w:val="00EA0CAB"/>
    <w:rsid w:val="00EA1811"/>
    <w:rsid w:val="00EA482B"/>
    <w:rsid w:val="00EA5659"/>
    <w:rsid w:val="00EA5F35"/>
    <w:rsid w:val="00EA6A1A"/>
    <w:rsid w:val="00EB0EE3"/>
    <w:rsid w:val="00EB168A"/>
    <w:rsid w:val="00EB273C"/>
    <w:rsid w:val="00EB3906"/>
    <w:rsid w:val="00EC21C8"/>
    <w:rsid w:val="00EC4ACB"/>
    <w:rsid w:val="00EC4DF0"/>
    <w:rsid w:val="00EC60FA"/>
    <w:rsid w:val="00EC65BB"/>
    <w:rsid w:val="00ED0B38"/>
    <w:rsid w:val="00ED23D9"/>
    <w:rsid w:val="00ED717A"/>
    <w:rsid w:val="00EE07CD"/>
    <w:rsid w:val="00EE4A35"/>
    <w:rsid w:val="00EE7DB6"/>
    <w:rsid w:val="00EF033B"/>
    <w:rsid w:val="00EF0EE8"/>
    <w:rsid w:val="00EF217F"/>
    <w:rsid w:val="00EF3ADD"/>
    <w:rsid w:val="00EF3B28"/>
    <w:rsid w:val="00EF7342"/>
    <w:rsid w:val="00F02777"/>
    <w:rsid w:val="00F02AA1"/>
    <w:rsid w:val="00F05D32"/>
    <w:rsid w:val="00F0716E"/>
    <w:rsid w:val="00F117D6"/>
    <w:rsid w:val="00F170D6"/>
    <w:rsid w:val="00F230A7"/>
    <w:rsid w:val="00F310DB"/>
    <w:rsid w:val="00F3209D"/>
    <w:rsid w:val="00F32D1C"/>
    <w:rsid w:val="00F36D91"/>
    <w:rsid w:val="00F377AB"/>
    <w:rsid w:val="00F40516"/>
    <w:rsid w:val="00F54F6F"/>
    <w:rsid w:val="00F56E05"/>
    <w:rsid w:val="00F664F8"/>
    <w:rsid w:val="00F667D5"/>
    <w:rsid w:val="00F6686D"/>
    <w:rsid w:val="00F66CCD"/>
    <w:rsid w:val="00F676DE"/>
    <w:rsid w:val="00F73945"/>
    <w:rsid w:val="00F75D2A"/>
    <w:rsid w:val="00F76366"/>
    <w:rsid w:val="00F76916"/>
    <w:rsid w:val="00F76F2A"/>
    <w:rsid w:val="00F80C54"/>
    <w:rsid w:val="00F85063"/>
    <w:rsid w:val="00F86798"/>
    <w:rsid w:val="00F86EF8"/>
    <w:rsid w:val="00F8784C"/>
    <w:rsid w:val="00F9217C"/>
    <w:rsid w:val="00F92F41"/>
    <w:rsid w:val="00F94F96"/>
    <w:rsid w:val="00F95A82"/>
    <w:rsid w:val="00F966F2"/>
    <w:rsid w:val="00F96DC6"/>
    <w:rsid w:val="00FA1D7E"/>
    <w:rsid w:val="00FA45A5"/>
    <w:rsid w:val="00FA62B1"/>
    <w:rsid w:val="00FA6EAB"/>
    <w:rsid w:val="00FB2E3E"/>
    <w:rsid w:val="00FB5E51"/>
    <w:rsid w:val="00FB6B48"/>
    <w:rsid w:val="00FB6DE7"/>
    <w:rsid w:val="00FC35EC"/>
    <w:rsid w:val="00FC5148"/>
    <w:rsid w:val="00FC585B"/>
    <w:rsid w:val="00FD3838"/>
    <w:rsid w:val="00FD4391"/>
    <w:rsid w:val="00FD5C5B"/>
    <w:rsid w:val="00FD71F2"/>
    <w:rsid w:val="00FD734F"/>
    <w:rsid w:val="00FD777D"/>
    <w:rsid w:val="00FD79D3"/>
    <w:rsid w:val="00FE2484"/>
    <w:rsid w:val="00FE2AD9"/>
    <w:rsid w:val="00FE51BA"/>
    <w:rsid w:val="00FE5888"/>
    <w:rsid w:val="00FE711C"/>
    <w:rsid w:val="00FF2360"/>
    <w:rsid w:val="00FF347F"/>
    <w:rsid w:val="00FF4EDF"/>
    <w:rsid w:val="00FF690C"/>
    <w:rsid w:val="00FF73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B9B507"/>
  <w15:docId w15:val="{4412AEF3-99ED-4395-8DFE-EB7162666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3524"/>
    <w:rPr>
      <w:sz w:val="28"/>
      <w:szCs w:val="28"/>
    </w:rPr>
  </w:style>
  <w:style w:type="paragraph" w:styleId="Heading1">
    <w:name w:val="heading 1"/>
    <w:basedOn w:val="Normal"/>
    <w:next w:val="Normal"/>
    <w:link w:val="Heading1Char"/>
    <w:qFormat/>
    <w:rsid w:val="00C728A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9">
    <w:name w:val="heading 9"/>
    <w:basedOn w:val="Normal"/>
    <w:next w:val="Normal"/>
    <w:qFormat/>
    <w:rsid w:val="000E2C77"/>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0E2C77"/>
    <w:pPr>
      <w:jc w:val="center"/>
    </w:pPr>
    <w:rPr>
      <w:rFonts w:ascii=".VnTimeH" w:hAnsi=".VnTimeH" w:cs=".VnTimeH"/>
      <w:b/>
      <w:bCs/>
    </w:rPr>
  </w:style>
  <w:style w:type="table" w:styleId="TableGrid">
    <w:name w:val="Table Grid"/>
    <w:basedOn w:val="TableNormal"/>
    <w:rsid w:val="000E2C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0E2C77"/>
    <w:pPr>
      <w:tabs>
        <w:tab w:val="center" w:pos="4320"/>
        <w:tab w:val="right" w:pos="8640"/>
      </w:tabs>
    </w:pPr>
    <w:rPr>
      <w:sz w:val="24"/>
      <w:szCs w:val="24"/>
    </w:rPr>
  </w:style>
  <w:style w:type="character" w:styleId="PageNumber">
    <w:name w:val="page number"/>
    <w:basedOn w:val="DefaultParagraphFont"/>
    <w:rsid w:val="000E2C77"/>
  </w:style>
  <w:style w:type="paragraph" w:customStyle="1" w:styleId="Char">
    <w:name w:val="Char"/>
    <w:basedOn w:val="Normal"/>
    <w:semiHidden/>
    <w:rsid w:val="000E2C77"/>
    <w:pPr>
      <w:spacing w:after="160" w:line="240" w:lineRule="exact"/>
    </w:pPr>
    <w:rPr>
      <w:rFonts w:ascii="Arial" w:hAnsi="Arial" w:cs="Arial"/>
      <w:sz w:val="22"/>
      <w:szCs w:val="22"/>
    </w:rPr>
  </w:style>
  <w:style w:type="paragraph" w:customStyle="1" w:styleId="Char0">
    <w:name w:val="Char"/>
    <w:basedOn w:val="Normal"/>
    <w:semiHidden/>
    <w:rsid w:val="009C2D8C"/>
    <w:pPr>
      <w:spacing w:after="160" w:line="240" w:lineRule="exact"/>
    </w:pPr>
    <w:rPr>
      <w:rFonts w:ascii="Arial" w:hAnsi="Arial" w:cs="Arial"/>
      <w:sz w:val="22"/>
      <w:szCs w:val="22"/>
    </w:rPr>
  </w:style>
  <w:style w:type="paragraph" w:styleId="Footer">
    <w:name w:val="footer"/>
    <w:basedOn w:val="Normal"/>
    <w:rsid w:val="009C2D8C"/>
    <w:pPr>
      <w:tabs>
        <w:tab w:val="center" w:pos="4320"/>
        <w:tab w:val="right" w:pos="8640"/>
      </w:tabs>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semiHidden/>
    <w:rsid w:val="00715895"/>
    <w:pPr>
      <w:spacing w:after="160" w:line="240" w:lineRule="exact"/>
    </w:pPr>
    <w:rPr>
      <w:rFonts w:ascii="Arial" w:hAnsi="Arial" w:cs="Arial"/>
      <w:sz w:val="22"/>
      <w:szCs w:val="22"/>
    </w:rPr>
  </w:style>
  <w:style w:type="paragraph" w:customStyle="1" w:styleId="CharCharCharChar">
    <w:name w:val="Char Char Char Char"/>
    <w:basedOn w:val="Normal"/>
    <w:rsid w:val="005B4C42"/>
    <w:pPr>
      <w:spacing w:after="160" w:line="240" w:lineRule="exact"/>
    </w:pPr>
    <w:rPr>
      <w:rFonts w:ascii="Verdana" w:hAnsi="Verdana"/>
      <w:sz w:val="20"/>
      <w:szCs w:val="20"/>
    </w:rPr>
  </w:style>
  <w:style w:type="character" w:customStyle="1" w:styleId="SubtitleChar">
    <w:name w:val="Subtitle Char"/>
    <w:link w:val="Subtitle"/>
    <w:rsid w:val="00B6450A"/>
    <w:rPr>
      <w:rFonts w:ascii=".VnTimeH" w:hAnsi=".VnTimeH" w:cs=".VnTimeH"/>
      <w:b/>
      <w:bCs/>
      <w:sz w:val="28"/>
      <w:szCs w:val="28"/>
    </w:rPr>
  </w:style>
  <w:style w:type="character" w:customStyle="1" w:styleId="HeaderChar">
    <w:name w:val="Header Char"/>
    <w:basedOn w:val="DefaultParagraphFont"/>
    <w:link w:val="Header"/>
    <w:uiPriority w:val="99"/>
    <w:rsid w:val="006661DE"/>
    <w:rPr>
      <w:sz w:val="24"/>
      <w:szCs w:val="24"/>
    </w:rPr>
  </w:style>
  <w:style w:type="paragraph" w:styleId="ListParagraph">
    <w:name w:val="List Paragraph"/>
    <w:basedOn w:val="Normal"/>
    <w:uiPriority w:val="34"/>
    <w:qFormat/>
    <w:rsid w:val="007C1387"/>
    <w:pPr>
      <w:ind w:left="720"/>
      <w:contextualSpacing/>
    </w:pPr>
  </w:style>
  <w:style w:type="character" w:styleId="CommentReference">
    <w:name w:val="annotation reference"/>
    <w:basedOn w:val="DefaultParagraphFont"/>
    <w:semiHidden/>
    <w:unhideWhenUsed/>
    <w:rsid w:val="00D075D3"/>
    <w:rPr>
      <w:sz w:val="16"/>
      <w:szCs w:val="16"/>
    </w:rPr>
  </w:style>
  <w:style w:type="paragraph" w:styleId="CommentText">
    <w:name w:val="annotation text"/>
    <w:basedOn w:val="Normal"/>
    <w:link w:val="CommentTextChar"/>
    <w:semiHidden/>
    <w:unhideWhenUsed/>
    <w:rsid w:val="00D075D3"/>
    <w:rPr>
      <w:sz w:val="20"/>
      <w:szCs w:val="20"/>
    </w:rPr>
  </w:style>
  <w:style w:type="character" w:customStyle="1" w:styleId="CommentTextChar">
    <w:name w:val="Comment Text Char"/>
    <w:basedOn w:val="DefaultParagraphFont"/>
    <w:link w:val="CommentText"/>
    <w:semiHidden/>
    <w:rsid w:val="00D075D3"/>
  </w:style>
  <w:style w:type="paragraph" w:styleId="CommentSubject">
    <w:name w:val="annotation subject"/>
    <w:basedOn w:val="CommentText"/>
    <w:next w:val="CommentText"/>
    <w:link w:val="CommentSubjectChar"/>
    <w:semiHidden/>
    <w:unhideWhenUsed/>
    <w:rsid w:val="00D075D3"/>
    <w:rPr>
      <w:b/>
      <w:bCs/>
    </w:rPr>
  </w:style>
  <w:style w:type="character" w:customStyle="1" w:styleId="CommentSubjectChar">
    <w:name w:val="Comment Subject Char"/>
    <w:basedOn w:val="CommentTextChar"/>
    <w:link w:val="CommentSubject"/>
    <w:semiHidden/>
    <w:rsid w:val="00D075D3"/>
    <w:rPr>
      <w:b/>
      <w:bCs/>
    </w:rPr>
  </w:style>
  <w:style w:type="paragraph" w:styleId="BalloonText">
    <w:name w:val="Balloon Text"/>
    <w:basedOn w:val="Normal"/>
    <w:link w:val="BalloonTextChar"/>
    <w:semiHidden/>
    <w:unhideWhenUsed/>
    <w:rsid w:val="00D075D3"/>
    <w:rPr>
      <w:rFonts w:ascii="Tahoma" w:hAnsi="Tahoma" w:cs="Tahoma"/>
      <w:sz w:val="16"/>
      <w:szCs w:val="16"/>
    </w:rPr>
  </w:style>
  <w:style w:type="character" w:customStyle="1" w:styleId="BalloonTextChar">
    <w:name w:val="Balloon Text Char"/>
    <w:basedOn w:val="DefaultParagraphFont"/>
    <w:link w:val="BalloonText"/>
    <w:semiHidden/>
    <w:rsid w:val="00D075D3"/>
    <w:rPr>
      <w:rFonts w:ascii="Tahoma" w:hAnsi="Tahoma" w:cs="Tahoma"/>
      <w:sz w:val="16"/>
      <w:szCs w:val="16"/>
    </w:rPr>
  </w:style>
  <w:style w:type="character" w:customStyle="1" w:styleId="Heading1Char">
    <w:name w:val="Heading 1 Char"/>
    <w:basedOn w:val="DefaultParagraphFont"/>
    <w:link w:val="Heading1"/>
    <w:rsid w:val="00C728AE"/>
    <w:rPr>
      <w:rFonts w:asciiTheme="majorHAnsi" w:eastAsiaTheme="majorEastAsia" w:hAnsiTheme="majorHAnsi" w:cstheme="majorBidi"/>
      <w:color w:val="365F91" w:themeColor="accent1" w:themeShade="BF"/>
      <w:sz w:val="32"/>
      <w:szCs w:val="32"/>
    </w:rPr>
  </w:style>
  <w:style w:type="character" w:customStyle="1" w:styleId="fontstyle01">
    <w:name w:val="fontstyle01"/>
    <w:basedOn w:val="DefaultParagraphFont"/>
    <w:rsid w:val="006B514F"/>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semiHidden/>
    <w:unhideWhenUsed/>
    <w:rsid w:val="00C6607B"/>
    <w:rPr>
      <w:sz w:val="20"/>
      <w:szCs w:val="20"/>
    </w:rPr>
  </w:style>
  <w:style w:type="character" w:customStyle="1" w:styleId="FootnoteTextChar">
    <w:name w:val="Footnote Text Char"/>
    <w:basedOn w:val="DefaultParagraphFont"/>
    <w:link w:val="FootnoteText"/>
    <w:semiHidden/>
    <w:rsid w:val="00C6607B"/>
  </w:style>
  <w:style w:type="character" w:styleId="FootnoteReference">
    <w:name w:val="footnote reference"/>
    <w:basedOn w:val="DefaultParagraphFont"/>
    <w:semiHidden/>
    <w:unhideWhenUsed/>
    <w:rsid w:val="00C660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2312">
      <w:bodyDiv w:val="1"/>
      <w:marLeft w:val="0"/>
      <w:marRight w:val="0"/>
      <w:marTop w:val="0"/>
      <w:marBottom w:val="0"/>
      <w:divBdr>
        <w:top w:val="none" w:sz="0" w:space="0" w:color="auto"/>
        <w:left w:val="none" w:sz="0" w:space="0" w:color="auto"/>
        <w:bottom w:val="none" w:sz="0" w:space="0" w:color="auto"/>
        <w:right w:val="none" w:sz="0" w:space="0" w:color="auto"/>
      </w:divBdr>
    </w:div>
    <w:div w:id="79832989">
      <w:bodyDiv w:val="1"/>
      <w:marLeft w:val="0"/>
      <w:marRight w:val="0"/>
      <w:marTop w:val="0"/>
      <w:marBottom w:val="0"/>
      <w:divBdr>
        <w:top w:val="none" w:sz="0" w:space="0" w:color="auto"/>
        <w:left w:val="none" w:sz="0" w:space="0" w:color="auto"/>
        <w:bottom w:val="none" w:sz="0" w:space="0" w:color="auto"/>
        <w:right w:val="none" w:sz="0" w:space="0" w:color="auto"/>
      </w:divBdr>
    </w:div>
    <w:div w:id="295263877">
      <w:bodyDiv w:val="1"/>
      <w:marLeft w:val="0"/>
      <w:marRight w:val="0"/>
      <w:marTop w:val="0"/>
      <w:marBottom w:val="0"/>
      <w:divBdr>
        <w:top w:val="none" w:sz="0" w:space="0" w:color="auto"/>
        <w:left w:val="none" w:sz="0" w:space="0" w:color="auto"/>
        <w:bottom w:val="none" w:sz="0" w:space="0" w:color="auto"/>
        <w:right w:val="none" w:sz="0" w:space="0" w:color="auto"/>
      </w:divBdr>
    </w:div>
    <w:div w:id="334456963">
      <w:bodyDiv w:val="1"/>
      <w:marLeft w:val="0"/>
      <w:marRight w:val="0"/>
      <w:marTop w:val="0"/>
      <w:marBottom w:val="0"/>
      <w:divBdr>
        <w:top w:val="none" w:sz="0" w:space="0" w:color="auto"/>
        <w:left w:val="none" w:sz="0" w:space="0" w:color="auto"/>
        <w:bottom w:val="none" w:sz="0" w:space="0" w:color="auto"/>
        <w:right w:val="none" w:sz="0" w:space="0" w:color="auto"/>
      </w:divBdr>
    </w:div>
    <w:div w:id="410465634">
      <w:bodyDiv w:val="1"/>
      <w:marLeft w:val="0"/>
      <w:marRight w:val="0"/>
      <w:marTop w:val="0"/>
      <w:marBottom w:val="0"/>
      <w:divBdr>
        <w:top w:val="none" w:sz="0" w:space="0" w:color="auto"/>
        <w:left w:val="none" w:sz="0" w:space="0" w:color="auto"/>
        <w:bottom w:val="none" w:sz="0" w:space="0" w:color="auto"/>
        <w:right w:val="none" w:sz="0" w:space="0" w:color="auto"/>
      </w:divBdr>
    </w:div>
    <w:div w:id="493837720">
      <w:bodyDiv w:val="1"/>
      <w:marLeft w:val="0"/>
      <w:marRight w:val="0"/>
      <w:marTop w:val="0"/>
      <w:marBottom w:val="0"/>
      <w:divBdr>
        <w:top w:val="none" w:sz="0" w:space="0" w:color="auto"/>
        <w:left w:val="none" w:sz="0" w:space="0" w:color="auto"/>
        <w:bottom w:val="none" w:sz="0" w:space="0" w:color="auto"/>
        <w:right w:val="none" w:sz="0" w:space="0" w:color="auto"/>
      </w:divBdr>
    </w:div>
    <w:div w:id="791827168">
      <w:bodyDiv w:val="1"/>
      <w:marLeft w:val="0"/>
      <w:marRight w:val="0"/>
      <w:marTop w:val="0"/>
      <w:marBottom w:val="0"/>
      <w:divBdr>
        <w:top w:val="none" w:sz="0" w:space="0" w:color="auto"/>
        <w:left w:val="none" w:sz="0" w:space="0" w:color="auto"/>
        <w:bottom w:val="none" w:sz="0" w:space="0" w:color="auto"/>
        <w:right w:val="none" w:sz="0" w:space="0" w:color="auto"/>
      </w:divBdr>
    </w:div>
    <w:div w:id="938831109">
      <w:bodyDiv w:val="1"/>
      <w:marLeft w:val="0"/>
      <w:marRight w:val="0"/>
      <w:marTop w:val="0"/>
      <w:marBottom w:val="0"/>
      <w:divBdr>
        <w:top w:val="none" w:sz="0" w:space="0" w:color="auto"/>
        <w:left w:val="none" w:sz="0" w:space="0" w:color="auto"/>
        <w:bottom w:val="none" w:sz="0" w:space="0" w:color="auto"/>
        <w:right w:val="none" w:sz="0" w:space="0" w:color="auto"/>
      </w:divBdr>
    </w:div>
    <w:div w:id="1059131323">
      <w:bodyDiv w:val="1"/>
      <w:marLeft w:val="0"/>
      <w:marRight w:val="0"/>
      <w:marTop w:val="0"/>
      <w:marBottom w:val="0"/>
      <w:divBdr>
        <w:top w:val="none" w:sz="0" w:space="0" w:color="auto"/>
        <w:left w:val="none" w:sz="0" w:space="0" w:color="auto"/>
        <w:bottom w:val="none" w:sz="0" w:space="0" w:color="auto"/>
        <w:right w:val="none" w:sz="0" w:space="0" w:color="auto"/>
      </w:divBdr>
    </w:div>
    <w:div w:id="1093479464">
      <w:bodyDiv w:val="1"/>
      <w:marLeft w:val="0"/>
      <w:marRight w:val="0"/>
      <w:marTop w:val="0"/>
      <w:marBottom w:val="0"/>
      <w:divBdr>
        <w:top w:val="none" w:sz="0" w:space="0" w:color="auto"/>
        <w:left w:val="none" w:sz="0" w:space="0" w:color="auto"/>
        <w:bottom w:val="none" w:sz="0" w:space="0" w:color="auto"/>
        <w:right w:val="none" w:sz="0" w:space="0" w:color="auto"/>
      </w:divBdr>
    </w:div>
    <w:div w:id="1130321142">
      <w:bodyDiv w:val="1"/>
      <w:marLeft w:val="0"/>
      <w:marRight w:val="0"/>
      <w:marTop w:val="0"/>
      <w:marBottom w:val="0"/>
      <w:divBdr>
        <w:top w:val="none" w:sz="0" w:space="0" w:color="auto"/>
        <w:left w:val="none" w:sz="0" w:space="0" w:color="auto"/>
        <w:bottom w:val="none" w:sz="0" w:space="0" w:color="auto"/>
        <w:right w:val="none" w:sz="0" w:space="0" w:color="auto"/>
      </w:divBdr>
    </w:div>
    <w:div w:id="1642616986">
      <w:bodyDiv w:val="1"/>
      <w:marLeft w:val="0"/>
      <w:marRight w:val="0"/>
      <w:marTop w:val="0"/>
      <w:marBottom w:val="0"/>
      <w:divBdr>
        <w:top w:val="none" w:sz="0" w:space="0" w:color="auto"/>
        <w:left w:val="none" w:sz="0" w:space="0" w:color="auto"/>
        <w:bottom w:val="none" w:sz="0" w:space="0" w:color="auto"/>
        <w:right w:val="none" w:sz="0" w:space="0" w:color="auto"/>
      </w:divBdr>
    </w:div>
    <w:div w:id="201198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2\Owner\LOCALS~1\Temp\notesA4A7F6\QD%20tang%20Co%20thi%20dua%20C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6B061-D485-47DB-873E-73FF2445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QD tang Co thi dua CP.dot</Template>
  <TotalTime>39</TotalTime>
  <Pages>7</Pages>
  <Words>2408</Words>
  <Characters>13731</Characters>
  <Application>Microsoft Office Word</Application>
  <DocSecurity>0</DocSecurity>
  <Lines>114</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THỦ TƯỚNG CHÍNH PHỦ</vt:lpstr>
      <vt:lpstr>THỦ TƯỚNG CHÍNH PHỦ</vt:lpstr>
    </vt:vector>
  </TitlesOfParts>
  <Company>HOME</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msLe</dc:creator>
  <cp:lastModifiedBy>user1</cp:lastModifiedBy>
  <cp:revision>14</cp:revision>
  <cp:lastPrinted>2024-08-07T07:30:00Z</cp:lastPrinted>
  <dcterms:created xsi:type="dcterms:W3CDTF">2024-08-07T07:44:00Z</dcterms:created>
  <dcterms:modified xsi:type="dcterms:W3CDTF">2024-08-09T03:49:00Z</dcterms:modified>
</cp:coreProperties>
</file>